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7B51B538">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Pr="00215A78" w:rsidR="007B4446">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3478B1">
        <w:rPr>
          <w:rFonts w:ascii="Arial" w:hAnsi="Arial" w:cs="Arial"/>
        </w:rPr>
        <w:t>945</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397BCBA0">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434ACE">
        <w:rPr>
          <w:rFonts w:ascii="Arial" w:hAnsi="Arial" w:cs="Arial"/>
        </w:rPr>
        <w:t>5</w:t>
      </w:r>
      <w:r w:rsidRPr="0013438B">
        <w:rPr>
          <w:rFonts w:ascii="Arial" w:hAnsi="Arial" w:cs="Arial"/>
        </w:rPr>
        <w:t>,</w:t>
      </w:r>
      <w:r w:rsidR="003478B1">
        <w:rPr>
          <w:rFonts w:ascii="Arial" w:hAnsi="Arial" w:cs="Arial"/>
        </w:rPr>
        <w:t>22</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65849E6E">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B7510">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8D6684" w:rsidR="003478B1" w:rsidP="003478B1" w:rsidRDefault="003478B1" w14:paraId="1DEE4F22" w14:textId="449A7BF5">
      <w:pPr>
        <w:pStyle w:val="Odlomakpopisa"/>
        <w:numPr>
          <w:ilvl w:val="0"/>
          <w:numId w:val="11"/>
        </w:numPr>
        <w:jc w:val="both"/>
        <w:rPr>
          <w:rFonts w:ascii="Arial" w:hAnsi="Arial" w:cs="Arial"/>
        </w:rPr>
      </w:pPr>
      <w:r w:rsidRPr="008D6684">
        <w:rPr>
          <w:rFonts w:ascii="Arial" w:hAnsi="Arial" w:cs="Arial"/>
        </w:rPr>
        <w:t xml:space="preserve">Terra plant d.o.o., Zagreb, Jaruščica 9D, OIB: 82251587474 </w:t>
      </w:r>
      <w:r w:rsidRPr="008D6684" w:rsidR="006F7EF3">
        <w:rPr>
          <w:rFonts w:ascii="Arial" w:hAnsi="Arial" w:cs="Arial"/>
        </w:rPr>
        <w:t xml:space="preserve">punomoćnik Alem Rufati, odvjetnički vježbenik u OD Gugić, Kovačić i Krivić, predaje punomoć  </w:t>
      </w:r>
    </w:p>
    <w:p w:rsidRPr="008D6684" w:rsidR="003478B1" w:rsidP="003478B1" w:rsidRDefault="003478B1" w14:paraId="5A5E86FE" w14:textId="77777777">
      <w:pPr>
        <w:pStyle w:val="Odlomakpopisa"/>
        <w:numPr>
          <w:ilvl w:val="0"/>
          <w:numId w:val="11"/>
        </w:numPr>
        <w:jc w:val="both"/>
        <w:rPr>
          <w:rFonts w:ascii="Arial" w:hAnsi="Arial" w:cs="Arial"/>
        </w:rPr>
      </w:pPr>
      <w:r w:rsidRPr="008D6684">
        <w:rPr>
          <w:rFonts w:ascii="Arial" w:hAnsi="Arial" w:cs="Arial"/>
        </w:rPr>
        <w:t>Marko Lipša, Zagreb, Lanište 7b– osobno, OIB: 66765049713</w:t>
      </w:r>
    </w:p>
    <w:p w:rsidRPr="008D6684" w:rsidR="003478B1" w:rsidP="003478B1" w:rsidRDefault="003478B1" w14:paraId="776DAE96" w14:textId="77777777">
      <w:pPr>
        <w:pStyle w:val="Odlomakpopisa"/>
        <w:numPr>
          <w:ilvl w:val="0"/>
          <w:numId w:val="11"/>
        </w:numPr>
        <w:jc w:val="both"/>
        <w:rPr>
          <w:rFonts w:ascii="Arial" w:hAnsi="Arial" w:cs="Arial"/>
        </w:rPr>
      </w:pPr>
      <w:r w:rsidRPr="008D6684">
        <w:rPr>
          <w:rFonts w:ascii="Arial" w:hAnsi="Arial" w:cs="Arial"/>
        </w:rPr>
        <w:t xml:space="preserve">Martin Goluža, Metković, Andrije Kačića Miošića 3 – po punomoćniku Tomislavu Goluži, predaje punomoć </w:t>
      </w:r>
    </w:p>
    <w:p w:rsidR="003478B1" w:rsidP="003478B1" w:rsidRDefault="003478B1" w14:paraId="638298BC" w14:textId="291321AA">
      <w:pPr>
        <w:pStyle w:val="Odlomakpopisa"/>
        <w:numPr>
          <w:ilvl w:val="0"/>
          <w:numId w:val="11"/>
        </w:numPr>
        <w:jc w:val="both"/>
        <w:rPr>
          <w:rFonts w:ascii="Arial" w:hAnsi="Arial" w:cs="Arial"/>
        </w:rPr>
      </w:pPr>
      <w:r w:rsidRPr="008D6684">
        <w:rPr>
          <w:rFonts w:ascii="Arial" w:hAnsi="Arial" w:cs="Arial"/>
        </w:rPr>
        <w:t>Tin Jirasek, Zagreb, Ulica kralja Zvonimira 30 – osobno, OIB: 28321311951</w:t>
      </w:r>
    </w:p>
    <w:p w:rsidRPr="008D6684" w:rsidR="006373D2" w:rsidP="003478B1" w:rsidRDefault="006373D2" w14:paraId="5DFF4355" w14:textId="3EC5C6FD">
      <w:pPr>
        <w:pStyle w:val="Odlomakpopisa"/>
        <w:numPr>
          <w:ilvl w:val="0"/>
          <w:numId w:val="11"/>
        </w:numPr>
        <w:jc w:val="both"/>
        <w:rPr>
          <w:rFonts w:ascii="Arial" w:hAnsi="Arial" w:cs="Arial"/>
        </w:rPr>
      </w:pPr>
      <w:r>
        <w:rPr>
          <w:rFonts w:ascii="Arial" w:hAnsi="Arial" w:cs="Arial"/>
        </w:rPr>
        <w:t>Aida H</w:t>
      </w:r>
      <w:r w:rsidR="009320D3">
        <w:rPr>
          <w:rFonts w:ascii="Arial" w:hAnsi="Arial" w:cs="Arial"/>
        </w:rPr>
        <w:t>a</w:t>
      </w:r>
      <w:r w:rsidR="007D7682">
        <w:rPr>
          <w:rFonts w:ascii="Arial" w:hAnsi="Arial" w:cs="Arial"/>
        </w:rPr>
        <w:t>n</w:t>
      </w:r>
      <w:r>
        <w:rPr>
          <w:rFonts w:ascii="Arial" w:hAnsi="Arial" w:cs="Arial"/>
        </w:rPr>
        <w:t>džić, Zagreb, Lukoranska 11 c – osobno, OIB: 00228744946</w:t>
      </w:r>
    </w:p>
    <w:p w:rsidRPr="00215A78" w:rsidR="009F4BCD" w:rsidP="009F4BCD" w:rsidRDefault="009F4BCD" w14:paraId="356F790E" w14:textId="77777777">
      <w:pPr>
        <w:pStyle w:val="Odlomakpopisa"/>
        <w:ind w:left="1080"/>
        <w:rPr>
          <w:rFonts w:ascii="Arial" w:hAnsi="Arial" w:cs="Arial"/>
        </w:rPr>
      </w:pPr>
    </w:p>
    <w:p w:rsidR="009F4BCD" w:rsidP="009F4BCD" w:rsidRDefault="009F4BCD" w14:paraId="1083E0E3" w14:textId="7F615B6D">
      <w:pPr>
        <w:pStyle w:val="Odlomakpopisa"/>
        <w:ind w:left="1080"/>
        <w:rPr>
          <w:rFonts w:ascii="Arial" w:hAnsi="Arial" w:cs="Arial"/>
          <w:highlight w:val="yellow"/>
        </w:rPr>
      </w:pPr>
    </w:p>
    <w:p w:rsidRPr="008D6684" w:rsidR="006373D2" w:rsidP="00B63CDB" w:rsidRDefault="006373D2" w14:paraId="72C6D230" w14:textId="340EEF9B">
      <w:pPr>
        <w:jc w:val="both"/>
        <w:rPr>
          <w:rFonts w:ascii="Arial" w:hAnsi="Arial" w:cs="Arial"/>
        </w:rPr>
      </w:pPr>
      <w:r w:rsidRPr="008D6684">
        <w:rPr>
          <w:rFonts w:ascii="Arial" w:hAnsi="Arial" w:cs="Arial"/>
        </w:rPr>
        <w:t>Utvrđuje se da su kao javnost prisutni</w:t>
      </w:r>
      <w:r w:rsidR="0084609F">
        <w:rPr>
          <w:rFonts w:ascii="Arial" w:hAnsi="Arial" w:cs="Arial"/>
        </w:rPr>
        <w:t xml:space="preserve"> Salim Hasagić</w:t>
      </w:r>
      <w:r>
        <w:rPr>
          <w:rFonts w:ascii="Arial" w:hAnsi="Arial" w:cs="Arial"/>
        </w:rPr>
        <w:t>, Tea Ogrizović, Ivica Ljubić</w:t>
      </w:r>
      <w:r w:rsidR="00B63CDB">
        <w:rPr>
          <w:rFonts w:ascii="Arial" w:hAnsi="Arial" w:cs="Arial"/>
        </w:rPr>
        <w:t xml:space="preserve">, </w:t>
      </w:r>
      <w:r>
        <w:rPr>
          <w:rFonts w:ascii="Arial" w:hAnsi="Arial" w:cs="Arial"/>
        </w:rPr>
        <w:t>Senad Handžić.</w:t>
      </w:r>
    </w:p>
    <w:p w:rsidR="006373D2" w:rsidP="009F4BCD" w:rsidRDefault="006373D2" w14:paraId="54FD5BF5" w14:textId="59CCD333">
      <w:pPr>
        <w:pStyle w:val="Odlomakpopisa"/>
        <w:ind w:left="1080"/>
        <w:rPr>
          <w:rFonts w:ascii="Arial" w:hAnsi="Arial" w:cs="Arial"/>
          <w:highlight w:val="yellow"/>
        </w:rPr>
      </w:pPr>
    </w:p>
    <w:p w:rsidRPr="00215A78" w:rsidR="006373D2" w:rsidP="009F4BCD" w:rsidRDefault="006373D2" w14:paraId="21CF20F3" w14:textId="77777777">
      <w:pPr>
        <w:pStyle w:val="Odlomakpopisa"/>
        <w:ind w:left="1080"/>
        <w:rPr>
          <w:rFonts w:ascii="Arial" w:hAnsi="Arial" w:cs="Arial"/>
          <w:highlight w:val="yellow"/>
        </w:rPr>
      </w:pPr>
    </w:p>
    <w:p w:rsidRPr="00215A78" w:rsidR="00121F82" w:rsidP="00B63CDB" w:rsidRDefault="00484861" w14:paraId="2CBF082B" w14:textId="0186570E">
      <w:pPr>
        <w:pStyle w:val="Odlomakpopisa"/>
        <w:ind w:left="0"/>
        <w:jc w:val="both"/>
        <w:rPr>
          <w:rFonts w:ascii="Arial" w:hAnsi="Arial" w:cs="Arial"/>
        </w:rPr>
      </w:pPr>
      <w:r w:rsidRPr="00215A78">
        <w:rPr>
          <w:rFonts w:ascii="Arial" w:hAnsi="Arial" w:cs="Arial"/>
        </w:rPr>
        <w:t>Prisutni pun. ra</w:t>
      </w:r>
      <w:r w:rsidR="00B63CDB">
        <w:rPr>
          <w:rFonts w:ascii="Arial" w:hAnsi="Arial" w:cs="Arial"/>
        </w:rPr>
        <w:t>zlučnog vjerovnika navodi da se prijavljuje kao kupac te predaje specijalnu punomoć.</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6F1310D7">
      <w:pPr>
        <w:ind w:firstLine="708"/>
        <w:jc w:val="both"/>
        <w:rPr>
          <w:rFonts w:ascii="Arial" w:hAnsi="Arial" w:cs="Arial"/>
        </w:rPr>
      </w:pPr>
      <w:r w:rsidRPr="00B63CDB">
        <w:rPr>
          <w:rFonts w:ascii="Arial" w:hAnsi="Arial" w:cs="Arial"/>
        </w:rPr>
        <w:t>Punom</w:t>
      </w:r>
      <w:r w:rsidRPr="00B63CDB" w:rsidR="00B63CDB">
        <w:rPr>
          <w:rFonts w:ascii="Arial" w:hAnsi="Arial" w:cs="Arial"/>
        </w:rPr>
        <w:t>oćnik</w:t>
      </w:r>
      <w:r w:rsidRPr="00B63CDB">
        <w:rPr>
          <w:rFonts w:ascii="Arial" w:hAnsi="Arial" w:cs="Arial"/>
        </w:rPr>
        <w:t xml:space="preserve"> razlučnog vjerovnika ističe kako s obzirom</w:t>
      </w:r>
      <w:r w:rsidRPr="00215A78">
        <w:rPr>
          <w:rFonts w:ascii="Arial" w:hAnsi="Arial" w:cs="Arial"/>
        </w:rPr>
        <w:t xml:space="preserve">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00914C8B" w:rsidP="00914C8B" w:rsidRDefault="00911CC8" w14:paraId="384F5B5D"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00914C8B" w:rsidP="00914C8B" w:rsidRDefault="00914C8B" w14:paraId="1DD49394" w14:textId="77777777">
      <w:pPr>
        <w:ind w:firstLine="708"/>
        <w:jc w:val="both"/>
        <w:rPr>
          <w:rFonts w:ascii="Arial" w:hAnsi="Arial" w:cs="Arial"/>
        </w:rPr>
      </w:pPr>
    </w:p>
    <w:p w:rsidRPr="00427C41" w:rsidR="00351757" w:rsidP="00914C8B" w:rsidRDefault="00351757" w14:paraId="164F517C" w14:textId="52FD2C72">
      <w:pPr>
        <w:ind w:firstLine="708"/>
        <w:jc w:val="both"/>
        <w:rPr>
          <w:rFonts w:ascii="Arial" w:hAnsi="Arial" w:cs="Arial"/>
        </w:rPr>
      </w:pPr>
      <w:r w:rsidRPr="00427C41">
        <w:rPr>
          <w:rFonts w:ascii="Arial" w:hAnsi="Arial" w:cs="Arial"/>
        </w:rPr>
        <w:t>Današnje ročište – dražba određena je radi  prodaje  nekretnin</w:t>
      </w:r>
      <w:r w:rsidRPr="00427C41" w:rsidR="009F432F">
        <w:rPr>
          <w:rFonts w:ascii="Arial" w:hAnsi="Arial" w:cs="Arial"/>
        </w:rPr>
        <w:t>e</w:t>
      </w:r>
      <w:r w:rsidRPr="00427C41">
        <w:rPr>
          <w:rFonts w:ascii="Arial" w:hAnsi="Arial" w:cs="Arial"/>
        </w:rPr>
        <w:t xml:space="preserve"> </w:t>
      </w:r>
      <w:r w:rsidRPr="00427C41" w:rsidR="003C2F00">
        <w:rPr>
          <w:rFonts w:ascii="Arial" w:hAnsi="Arial" w:cs="Arial"/>
        </w:rPr>
        <w:t xml:space="preserve">opisane u zaključku od 11. svibnja 2022. </w:t>
      </w:r>
      <w:r w:rsidRPr="00427C41" w:rsidR="001403F7">
        <w:rPr>
          <w:rFonts w:ascii="Arial" w:hAnsi="Arial" w:cs="Arial"/>
        </w:rPr>
        <w:t xml:space="preserve">i to nekretnine </w:t>
      </w:r>
      <w:r w:rsidRPr="00427C41">
        <w:rPr>
          <w:rFonts w:ascii="Arial" w:hAnsi="Arial" w:cs="Arial"/>
        </w:rPr>
        <w:t xml:space="preserve">upisane </w:t>
      </w:r>
      <w:r w:rsidRPr="00427C41" w:rsidR="009F432F">
        <w:rPr>
          <w:rFonts w:ascii="Arial" w:hAnsi="Arial" w:cs="Arial"/>
        </w:rPr>
        <w:t xml:space="preserve">u zemljišnim knjigama Općinskog suda u Novom Zagrebu, </w:t>
      </w:r>
      <w:r w:rsidRPr="00427C41" w:rsidR="00427C41">
        <w:rPr>
          <w:rFonts w:ascii="Arial" w:hAnsi="Arial" w:cs="Arial"/>
        </w:rPr>
        <w:t xml:space="preserve">Zemljišnoknjižni odjel Novi Zagreb upisanih u </w:t>
      </w:r>
      <w:r w:rsidRPr="00427C41" w:rsidR="00427C41">
        <w:rPr>
          <w:rFonts w:ascii="Arial" w:hAnsi="Arial" w:cs="Arial" w:eastAsiaTheme="minorHAnsi"/>
          <w:lang w:eastAsia="en-US"/>
        </w:rPr>
        <w:t>zk.ul.br. 50180 (E-6) k.o. Blato Novo, koja se sastoji od 1269/10000 dijela k.č.br. Stambena zgrada br. 6 D i dvorište, Karlovačka cesta, površine 583 m2 (Stambena zgrada br. 6 D, Karlovačka cesta, površine 191 m2, dvorište površine 392 m2), ukupno površine 583 m2,  povezano s vlasništvom stana oznake oznake L6 na drugom katu, sadržaja: predprostor 1, dnevni boravak i blagovanje, kuhinja, predprostor 2, kupaonica, soba 1, soba 2, neto korisne površine 67,05 m2 s balkonom neto korisne površine 8,45 m2, ukupne neto korisne površine 75,50 m2 i pripadajućim vanjskim parkirališnim mjestom oznake P6 neto korisne površine 12,00 m2, u planu posebnih dijelova zgrade označeno šrafirano žutom punom linijom</w:t>
      </w:r>
      <w:r w:rsidRPr="00B63CDB" w:rsidR="002A5F3F">
        <w:rPr>
          <w:rFonts w:ascii="Arial" w:hAnsi="Arial" w:cs="Arial" w:eastAsiaTheme="minorHAnsi"/>
          <w:lang w:eastAsia="en-US"/>
        </w:rPr>
        <w:t>.</w:t>
      </w:r>
      <w:r w:rsidRPr="00B63CDB" w:rsidR="009F432F">
        <w:rPr>
          <w:rFonts w:ascii="Arial" w:hAnsi="Arial" w:cs="Arial" w:eastAsiaTheme="minorHAnsi"/>
          <w:lang w:eastAsia="en-US"/>
        </w:rPr>
        <w:t xml:space="preserve"> </w:t>
      </w:r>
      <w:r w:rsidRPr="00B63CDB" w:rsidR="009F432F">
        <w:rPr>
          <w:rFonts w:ascii="Arial" w:hAnsi="Arial" w:cs="Arial"/>
        </w:rPr>
        <w:t xml:space="preserve">Početna cijena nekretnine iznosi </w:t>
      </w:r>
      <w:r w:rsidRPr="00B63CDB" w:rsidR="00427C41">
        <w:rPr>
          <w:rFonts w:ascii="Arial" w:hAnsi="Arial" w:cs="Arial"/>
        </w:rPr>
        <w:t xml:space="preserve">802.005,16 </w:t>
      </w:r>
      <w:r w:rsidRPr="00B63CDB" w:rsidR="002A5F3F">
        <w:rPr>
          <w:rFonts w:ascii="Arial" w:hAnsi="Arial" w:cs="Arial"/>
        </w:rPr>
        <w:t xml:space="preserve"> </w:t>
      </w:r>
      <w:r w:rsidRPr="00B63CDB" w:rsidR="009F432F">
        <w:rPr>
          <w:rFonts w:ascii="Arial" w:hAnsi="Arial" w:cs="Arial"/>
        </w:rPr>
        <w:t xml:space="preserve"> kn. </w:t>
      </w:r>
      <w:r w:rsidRPr="00B63CDB" w:rsidR="00B63CDB">
        <w:rPr>
          <w:rFonts w:ascii="Arial" w:hAnsi="Arial" w:cs="Arial"/>
          <w:color w:val="FF0000"/>
        </w:rPr>
        <w:t xml:space="preserve"> </w:t>
      </w:r>
    </w:p>
    <w:p w:rsidRPr="00427C41"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15EB28B6">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11</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9320D3" w:rsidR="00121F82" w:rsidP="00121F82" w:rsidRDefault="00121F82" w14:paraId="07109AB7" w14:textId="77777777">
      <w:pPr>
        <w:ind w:firstLine="708"/>
        <w:jc w:val="both"/>
        <w:rPr>
          <w:rFonts w:ascii="Arial" w:hAnsi="Arial" w:cs="Arial"/>
        </w:rPr>
      </w:pPr>
      <w:r w:rsidRPr="009320D3">
        <w:rPr>
          <w:rFonts w:ascii="Arial" w:hAnsi="Arial" w:cs="Arial"/>
        </w:rPr>
        <w:lastRenderedPageBreak/>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452772" w:rsidR="009746AC" w:rsidP="009746AC" w:rsidRDefault="00A2039F" w14:paraId="7A538921" w14:textId="05AABA74">
      <w:pPr>
        <w:jc w:val="both"/>
        <w:rPr>
          <w:rFonts w:ascii="Arial" w:hAnsi="Arial" w:cs="Arial"/>
        </w:rPr>
      </w:pPr>
      <w:r w:rsidRPr="00215A78">
        <w:rPr>
          <w:rFonts w:ascii="Arial" w:hAnsi="Arial" w:cs="Arial"/>
          <w:b/>
        </w:rPr>
        <w:tab/>
      </w:r>
      <w:r w:rsidRPr="00215A78" w:rsidR="009746AC">
        <w:rPr>
          <w:rFonts w:ascii="Arial" w:hAnsi="Arial" w:cs="Arial"/>
        </w:rPr>
        <w:t xml:space="preserve">Provjerom u računovodstvu suda utvrđeno je da je 8. rujna 2022.  Metro living d.o.o., Zagreb, Ulica Marija Talana 2, OIB: 18836443912  uplatio jamčevinu u iznosu </w:t>
      </w:r>
      <w:r w:rsidRPr="00452772" w:rsidR="009746AC">
        <w:rPr>
          <w:rFonts w:ascii="Arial" w:hAnsi="Arial" w:cs="Arial"/>
        </w:rPr>
        <w:t xml:space="preserve">od </w:t>
      </w:r>
      <w:r w:rsidRPr="00452772" w:rsidR="00452772">
        <w:rPr>
          <w:rFonts w:ascii="Arial" w:hAnsi="Arial" w:cs="Arial"/>
        </w:rPr>
        <w:t>80.200,52</w:t>
      </w:r>
      <w:r w:rsidRPr="00452772" w:rsidR="009746AC">
        <w:rPr>
          <w:rFonts w:ascii="Arial" w:hAnsi="Arial" w:cs="Arial"/>
        </w:rPr>
        <w:t xml:space="preserve"> kn.</w:t>
      </w:r>
    </w:p>
    <w:p w:rsidRPr="00215A78" w:rsidR="009746AC" w:rsidP="009746AC" w:rsidRDefault="009746AC" w14:paraId="71C09D90" w14:textId="3AC92176">
      <w:pPr>
        <w:jc w:val="both"/>
        <w:rPr>
          <w:rFonts w:ascii="Arial" w:hAnsi="Arial" w:cs="Arial"/>
        </w:rPr>
      </w:pPr>
      <w:r w:rsidRPr="00215A78">
        <w:rPr>
          <w:rFonts w:ascii="Arial" w:hAnsi="Arial" w:cs="Arial"/>
        </w:rPr>
        <w:tab/>
        <w:t xml:space="preserve">Provjerom u računovodstvu suda utvrđeno je da je 9. rujna 2022.  Terra plant d.o.o., Zagreb, Jaruščica 9D, OIB: 82251587474 uplatio jamčevinu u iznosu od </w:t>
      </w:r>
      <w:r w:rsidRPr="00452772" w:rsidR="00452772">
        <w:rPr>
          <w:rFonts w:ascii="Arial" w:hAnsi="Arial" w:cs="Arial"/>
        </w:rPr>
        <w:t>80.200,52</w:t>
      </w:r>
      <w:r w:rsidRPr="00215A78">
        <w:rPr>
          <w:rFonts w:ascii="Arial" w:hAnsi="Arial" w:cs="Arial"/>
          <w:color w:val="FF0000"/>
        </w:rPr>
        <w:t xml:space="preserve"> </w:t>
      </w:r>
      <w:r w:rsidRPr="00215A78">
        <w:rPr>
          <w:rFonts w:ascii="Arial" w:hAnsi="Arial" w:cs="Arial"/>
        </w:rPr>
        <w:t xml:space="preserve"> kn.</w:t>
      </w:r>
    </w:p>
    <w:p w:rsidRPr="00215A78" w:rsidR="009746AC" w:rsidP="009746AC" w:rsidRDefault="009746AC" w14:paraId="056990C8" w14:textId="4304B36D">
      <w:pPr>
        <w:ind w:firstLine="720"/>
        <w:jc w:val="both"/>
        <w:rPr>
          <w:rFonts w:ascii="Arial" w:hAnsi="Arial" w:cs="Arial"/>
        </w:rPr>
      </w:pPr>
      <w:r w:rsidRPr="00215A78">
        <w:rPr>
          <w:rFonts w:ascii="Arial" w:hAnsi="Arial" w:cs="Arial"/>
        </w:rPr>
        <w:t xml:space="preserve">Provjerom u računovodstvu suda utvrđeno se da je 9. rujna 2022. Marko Lipša uplatio jamčevinu u iznosu od </w:t>
      </w:r>
      <w:r w:rsidRPr="00452772" w:rsidR="00452772">
        <w:rPr>
          <w:rFonts w:ascii="Arial" w:hAnsi="Arial" w:cs="Arial"/>
        </w:rPr>
        <w:t>80.200,52</w:t>
      </w:r>
      <w:r w:rsidRPr="00215A78">
        <w:rPr>
          <w:rFonts w:ascii="Arial" w:hAnsi="Arial" w:cs="Arial"/>
          <w:color w:val="FF0000"/>
        </w:rPr>
        <w:t xml:space="preserve"> </w:t>
      </w:r>
      <w:r w:rsidRPr="00215A78">
        <w:rPr>
          <w:rFonts w:ascii="Arial" w:hAnsi="Arial" w:cs="Arial"/>
        </w:rPr>
        <w:t xml:space="preserve"> kn.</w:t>
      </w:r>
    </w:p>
    <w:p w:rsidRPr="00215A78" w:rsidR="009746AC" w:rsidP="009746AC" w:rsidRDefault="009746AC" w14:paraId="3DE3F8B0" w14:textId="6AD197A7">
      <w:pPr>
        <w:jc w:val="both"/>
        <w:rPr>
          <w:rFonts w:ascii="Arial" w:hAnsi="Arial" w:cs="Arial"/>
        </w:rPr>
      </w:pPr>
      <w:r w:rsidRPr="00215A78">
        <w:rPr>
          <w:rFonts w:ascii="Arial" w:hAnsi="Arial" w:cs="Arial"/>
        </w:rPr>
        <w:tab/>
        <w:t xml:space="preserve">Provjerom u računovodstvu suda utvrđeno je da je 9. rujna 2022.  Martin Goluža uplatio jamčevinu u iznosu od </w:t>
      </w:r>
      <w:r w:rsidRPr="00452772" w:rsidR="00452772">
        <w:rPr>
          <w:rFonts w:ascii="Arial" w:hAnsi="Arial" w:cs="Arial"/>
        </w:rPr>
        <w:t>80.200,52</w:t>
      </w:r>
      <w:r w:rsidRPr="00215A78">
        <w:rPr>
          <w:rFonts w:ascii="Arial" w:hAnsi="Arial" w:cs="Arial"/>
          <w:color w:val="FF0000"/>
        </w:rPr>
        <w:t xml:space="preserve"> </w:t>
      </w:r>
      <w:r w:rsidRPr="00215A78">
        <w:rPr>
          <w:rFonts w:ascii="Arial" w:hAnsi="Arial" w:cs="Arial"/>
        </w:rPr>
        <w:t xml:space="preserve"> kn.</w:t>
      </w:r>
    </w:p>
    <w:p w:rsidR="00742ADC" w:rsidP="009746AC" w:rsidRDefault="009746AC" w14:paraId="137536B7" w14:textId="0785134C">
      <w:pPr>
        <w:ind w:firstLine="720"/>
        <w:jc w:val="both"/>
        <w:rPr>
          <w:rFonts w:ascii="Arial" w:hAnsi="Arial" w:cs="Arial"/>
        </w:rPr>
      </w:pPr>
      <w:r w:rsidRPr="00215A78">
        <w:rPr>
          <w:rFonts w:ascii="Arial" w:hAnsi="Arial" w:cs="Arial"/>
        </w:rPr>
        <w:t xml:space="preserve">Provjerom u računovodstvu suda utvrđeno je da je 12. rujna 2022. Tin Jirasek uplatio jamčevinu u iznosu od </w:t>
      </w:r>
      <w:r w:rsidRPr="00452772" w:rsidR="00452772">
        <w:rPr>
          <w:rFonts w:ascii="Arial" w:hAnsi="Arial" w:cs="Arial"/>
        </w:rPr>
        <w:t>80.200,52</w:t>
      </w:r>
      <w:r w:rsidRPr="00215A78">
        <w:rPr>
          <w:rFonts w:ascii="Arial" w:hAnsi="Arial" w:cs="Arial"/>
        </w:rPr>
        <w:t xml:space="preserve"> kn.</w:t>
      </w:r>
    </w:p>
    <w:p w:rsidR="009320D3" w:rsidP="009320D3" w:rsidRDefault="009320D3" w14:paraId="01FE4BA1" w14:textId="335890D9">
      <w:pPr>
        <w:ind w:firstLine="720"/>
        <w:jc w:val="both"/>
        <w:rPr>
          <w:rFonts w:ascii="Arial" w:hAnsi="Arial" w:cs="Arial"/>
        </w:rPr>
      </w:pPr>
      <w:r w:rsidRPr="00215A78">
        <w:rPr>
          <w:rFonts w:ascii="Arial" w:hAnsi="Arial" w:cs="Arial"/>
        </w:rPr>
        <w:t>Provjerom u računov</w:t>
      </w:r>
      <w:r>
        <w:rPr>
          <w:rFonts w:ascii="Arial" w:hAnsi="Arial" w:cs="Arial"/>
        </w:rPr>
        <w:t>odstvu suda utvrđeno je da je 31</w:t>
      </w:r>
      <w:r w:rsidRPr="00215A78">
        <w:rPr>
          <w:rFonts w:ascii="Arial" w:hAnsi="Arial" w:cs="Arial"/>
        </w:rPr>
        <w:t xml:space="preserve">. </w:t>
      </w:r>
      <w:r>
        <w:rPr>
          <w:rFonts w:ascii="Arial" w:hAnsi="Arial" w:cs="Arial"/>
        </w:rPr>
        <w:t>ožujka</w:t>
      </w:r>
      <w:r w:rsidRPr="00215A78">
        <w:rPr>
          <w:rFonts w:ascii="Arial" w:hAnsi="Arial" w:cs="Arial"/>
        </w:rPr>
        <w:t xml:space="preserve"> 2022. </w:t>
      </w:r>
      <w:r>
        <w:rPr>
          <w:rFonts w:ascii="Arial" w:hAnsi="Arial" w:cs="Arial"/>
        </w:rPr>
        <w:t>Aida Ha</w:t>
      </w:r>
      <w:r w:rsidR="007D7682">
        <w:rPr>
          <w:rFonts w:ascii="Arial" w:hAnsi="Arial" w:cs="Arial"/>
        </w:rPr>
        <w:t>n</w:t>
      </w:r>
      <w:r>
        <w:rPr>
          <w:rFonts w:ascii="Arial" w:hAnsi="Arial" w:cs="Arial"/>
        </w:rPr>
        <w:t>džić</w:t>
      </w:r>
      <w:r w:rsidRPr="00215A78">
        <w:rPr>
          <w:rFonts w:ascii="Arial" w:hAnsi="Arial" w:cs="Arial"/>
        </w:rPr>
        <w:t xml:space="preserve"> uplatio jamčevinu u iznosu od </w:t>
      </w:r>
      <w:r w:rsidRPr="00452772">
        <w:rPr>
          <w:rFonts w:ascii="Arial" w:hAnsi="Arial" w:cs="Arial"/>
        </w:rPr>
        <w:t>80.20</w:t>
      </w:r>
      <w:r>
        <w:rPr>
          <w:rFonts w:ascii="Arial" w:hAnsi="Arial" w:cs="Arial"/>
        </w:rPr>
        <w:t>1,00</w:t>
      </w:r>
      <w:r w:rsidRPr="00215A78">
        <w:rPr>
          <w:rFonts w:ascii="Arial" w:hAnsi="Arial" w:cs="Arial"/>
        </w:rPr>
        <w:t xml:space="preserve"> kn.</w:t>
      </w:r>
    </w:p>
    <w:p w:rsidRPr="00215A78" w:rsidR="008E7D37" w:rsidP="009320D3" w:rsidRDefault="008E7D37" w14:paraId="37B8B6B0" w14:textId="64DD868A">
      <w:pPr>
        <w:jc w:val="both"/>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6A0858F">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11</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15A78" w:rsidR="00D32F7D" w:rsidP="00D06F83" w:rsidRDefault="00D32F7D" w14:paraId="6E4EF0E3" w14:textId="77777777">
      <w:pPr>
        <w:jc w:val="both"/>
        <w:rPr>
          <w:rFonts w:ascii="Arial" w:hAnsi="Arial" w:cs="Arial"/>
        </w:rPr>
      </w:pPr>
      <w:r w:rsidRPr="00215A78">
        <w:rPr>
          <w:rFonts w:ascii="Arial" w:hAnsi="Arial" w:cs="Arial"/>
        </w:rPr>
        <w:t>Utvrđeno je da je uplaćena jamčevina:</w:t>
      </w:r>
    </w:p>
    <w:p w:rsidRPr="007D7682" w:rsidR="00340E42" w:rsidP="00340E42" w:rsidRDefault="00A61769" w14:paraId="0763C5B5" w14:textId="1B24E56A">
      <w:pPr>
        <w:pStyle w:val="Odlomakpopisa"/>
        <w:numPr>
          <w:ilvl w:val="0"/>
          <w:numId w:val="7"/>
        </w:numPr>
        <w:rPr>
          <w:rFonts w:ascii="Arial" w:hAnsi="Arial" w:cs="Arial"/>
        </w:rPr>
      </w:pPr>
      <w:r w:rsidRPr="007D7682">
        <w:rPr>
          <w:rFonts w:ascii="Arial" w:hAnsi="Arial" w:cs="Arial"/>
        </w:rPr>
        <w:t xml:space="preserve">Metro living d.o.o., Zagreb, Ulica Marija Talana 2, OIB: 18836443912 - 8. rujna 2022. u iznosu od </w:t>
      </w:r>
      <w:r w:rsidRPr="007D7682" w:rsidR="00351F01">
        <w:rPr>
          <w:rFonts w:ascii="Arial" w:hAnsi="Arial" w:cs="Arial"/>
        </w:rPr>
        <w:t>80.200,52</w:t>
      </w:r>
      <w:r w:rsidRPr="007D7682">
        <w:rPr>
          <w:rFonts w:ascii="Arial" w:hAnsi="Arial" w:cs="Arial"/>
        </w:rPr>
        <w:t xml:space="preserve"> kn.</w:t>
      </w:r>
    </w:p>
    <w:p w:rsidRPr="007D7682" w:rsidR="00A61769" w:rsidP="00340E42" w:rsidRDefault="00EC7072" w14:paraId="7B8848FB" w14:textId="16E08FFD">
      <w:pPr>
        <w:pStyle w:val="Odlomakpopisa"/>
        <w:numPr>
          <w:ilvl w:val="0"/>
          <w:numId w:val="7"/>
        </w:numPr>
        <w:rPr>
          <w:rFonts w:ascii="Arial" w:hAnsi="Arial" w:cs="Arial"/>
        </w:rPr>
      </w:pPr>
      <w:r w:rsidRPr="007D7682">
        <w:rPr>
          <w:rFonts w:ascii="Arial" w:hAnsi="Arial" w:cs="Arial"/>
        </w:rPr>
        <w:t>Terra plant d.o.o., Zagreb, Jaruščica 9D, OIB: 82251587474</w:t>
      </w:r>
      <w:r w:rsidRPr="007D7682" w:rsidR="00A61769">
        <w:rPr>
          <w:rFonts w:ascii="Arial" w:hAnsi="Arial" w:cs="Arial"/>
        </w:rPr>
        <w:t xml:space="preserve"> - </w:t>
      </w:r>
      <w:r w:rsidRPr="007D7682" w:rsidR="00351F01">
        <w:rPr>
          <w:rFonts w:ascii="Arial" w:hAnsi="Arial" w:cs="Arial"/>
        </w:rPr>
        <w:t>9</w:t>
      </w:r>
      <w:r w:rsidRPr="007D7682" w:rsidR="00A61769">
        <w:rPr>
          <w:rFonts w:ascii="Arial" w:hAnsi="Arial" w:cs="Arial"/>
        </w:rPr>
        <w:t xml:space="preserve">. rujna 2022. u iznosu od </w:t>
      </w:r>
      <w:r w:rsidRPr="007D7682" w:rsidR="00351F01">
        <w:rPr>
          <w:rFonts w:ascii="Arial" w:hAnsi="Arial" w:cs="Arial"/>
        </w:rPr>
        <w:t xml:space="preserve">80.200,52 </w:t>
      </w:r>
      <w:r w:rsidRPr="007D7682" w:rsidR="00A61769">
        <w:rPr>
          <w:rFonts w:ascii="Arial" w:hAnsi="Arial" w:cs="Arial"/>
        </w:rPr>
        <w:t xml:space="preserve">kn. </w:t>
      </w:r>
    </w:p>
    <w:p w:rsidRPr="007D7682" w:rsidR="00A61769" w:rsidP="00340E42" w:rsidRDefault="00EC7072" w14:paraId="25301C7B" w14:textId="3E5A4E42">
      <w:pPr>
        <w:pStyle w:val="Odlomakpopisa"/>
        <w:numPr>
          <w:ilvl w:val="0"/>
          <w:numId w:val="7"/>
        </w:numPr>
        <w:rPr>
          <w:rFonts w:ascii="Arial" w:hAnsi="Arial" w:cs="Arial"/>
        </w:rPr>
      </w:pPr>
      <w:r w:rsidRPr="007D7682">
        <w:rPr>
          <w:rFonts w:ascii="Arial" w:hAnsi="Arial" w:cs="Arial"/>
        </w:rPr>
        <w:t>Marko Lipša</w:t>
      </w:r>
      <w:r w:rsidRPr="007D7682" w:rsidR="00351F01">
        <w:rPr>
          <w:rFonts w:ascii="Arial" w:hAnsi="Arial" w:cs="Arial"/>
        </w:rPr>
        <w:t xml:space="preserve"> - 9</w:t>
      </w:r>
      <w:r w:rsidRPr="007D7682" w:rsidR="00A61769">
        <w:rPr>
          <w:rFonts w:ascii="Arial" w:hAnsi="Arial" w:cs="Arial"/>
        </w:rPr>
        <w:t xml:space="preserve">. rujna 2022. u iznosu od </w:t>
      </w:r>
      <w:r w:rsidRPr="007D7682" w:rsidR="00351F01">
        <w:rPr>
          <w:rFonts w:ascii="Arial" w:hAnsi="Arial" w:cs="Arial"/>
        </w:rPr>
        <w:t xml:space="preserve">80.200,52 </w:t>
      </w:r>
      <w:r w:rsidRPr="007D7682" w:rsidR="00A61769">
        <w:rPr>
          <w:rFonts w:ascii="Arial" w:hAnsi="Arial" w:cs="Arial"/>
        </w:rPr>
        <w:t>kn.</w:t>
      </w:r>
    </w:p>
    <w:p w:rsidRPr="007D7682" w:rsidR="00A61769" w:rsidP="00340E42" w:rsidRDefault="00EC7072" w14:paraId="34837728" w14:textId="2D6E3631">
      <w:pPr>
        <w:pStyle w:val="Odlomakpopisa"/>
        <w:numPr>
          <w:ilvl w:val="0"/>
          <w:numId w:val="7"/>
        </w:numPr>
        <w:rPr>
          <w:rFonts w:ascii="Arial" w:hAnsi="Arial" w:cs="Arial"/>
        </w:rPr>
      </w:pPr>
      <w:r w:rsidRPr="007D7682">
        <w:rPr>
          <w:rFonts w:ascii="Arial" w:hAnsi="Arial" w:cs="Arial"/>
        </w:rPr>
        <w:t>Martin Goluža</w:t>
      </w:r>
      <w:r w:rsidRPr="007D7682" w:rsidR="00351F01">
        <w:rPr>
          <w:rFonts w:ascii="Arial" w:hAnsi="Arial" w:cs="Arial"/>
        </w:rPr>
        <w:t xml:space="preserve"> - 9</w:t>
      </w:r>
      <w:r w:rsidRPr="007D7682" w:rsidR="00A61769">
        <w:rPr>
          <w:rFonts w:ascii="Arial" w:hAnsi="Arial" w:cs="Arial"/>
        </w:rPr>
        <w:t xml:space="preserve">. rujna 2022. u iznosu od </w:t>
      </w:r>
      <w:r w:rsidRPr="007D7682" w:rsidR="00351F01">
        <w:rPr>
          <w:rFonts w:ascii="Arial" w:hAnsi="Arial" w:cs="Arial"/>
        </w:rPr>
        <w:t xml:space="preserve">80.200,52 </w:t>
      </w:r>
      <w:r w:rsidRPr="007D7682" w:rsidR="00A61769">
        <w:rPr>
          <w:rFonts w:ascii="Arial" w:hAnsi="Arial" w:cs="Arial"/>
        </w:rPr>
        <w:t>kn.</w:t>
      </w:r>
    </w:p>
    <w:p w:rsidRPr="007D7682" w:rsidR="00A61769" w:rsidP="00340E42" w:rsidRDefault="00EC7072" w14:paraId="4DEC2E25" w14:textId="3CF218E3">
      <w:pPr>
        <w:pStyle w:val="Odlomakpopisa"/>
        <w:numPr>
          <w:ilvl w:val="0"/>
          <w:numId w:val="7"/>
        </w:numPr>
        <w:rPr>
          <w:rFonts w:ascii="Arial" w:hAnsi="Arial" w:cs="Arial"/>
        </w:rPr>
      </w:pPr>
      <w:r w:rsidRPr="007D7682">
        <w:rPr>
          <w:rFonts w:ascii="Arial" w:hAnsi="Arial" w:cs="Arial"/>
        </w:rPr>
        <w:t xml:space="preserve">Tin Jirasek </w:t>
      </w:r>
      <w:r w:rsidRPr="007D7682" w:rsidR="00351F01">
        <w:rPr>
          <w:rFonts w:ascii="Arial" w:hAnsi="Arial" w:cs="Arial"/>
        </w:rPr>
        <w:t>- 12</w:t>
      </w:r>
      <w:r w:rsidRPr="007D7682" w:rsidR="00A61769">
        <w:rPr>
          <w:rFonts w:ascii="Arial" w:hAnsi="Arial" w:cs="Arial"/>
        </w:rPr>
        <w:t xml:space="preserve">. rujna 2022. u iznosu od </w:t>
      </w:r>
      <w:r w:rsidRPr="007D7682" w:rsidR="00351F01">
        <w:rPr>
          <w:rFonts w:ascii="Arial" w:hAnsi="Arial" w:cs="Arial"/>
        </w:rPr>
        <w:t xml:space="preserve">80.200,52 </w:t>
      </w:r>
      <w:r w:rsidRPr="007D7682" w:rsidR="00A61769">
        <w:rPr>
          <w:rFonts w:ascii="Arial" w:hAnsi="Arial" w:cs="Arial"/>
        </w:rPr>
        <w:t>kn.</w:t>
      </w:r>
    </w:p>
    <w:p w:rsidRPr="007D7682" w:rsidR="007D7682" w:rsidP="00340E42" w:rsidRDefault="007D7682" w14:paraId="2EB18B24" w14:textId="5F171950">
      <w:pPr>
        <w:pStyle w:val="Odlomakpopisa"/>
        <w:numPr>
          <w:ilvl w:val="0"/>
          <w:numId w:val="7"/>
        </w:numPr>
        <w:rPr>
          <w:rFonts w:ascii="Arial" w:hAnsi="Arial" w:cs="Arial"/>
        </w:rPr>
      </w:pPr>
      <w:r w:rsidRPr="007D7682">
        <w:rPr>
          <w:rFonts w:ascii="Arial" w:hAnsi="Arial" w:cs="Arial"/>
        </w:rPr>
        <w:t>Aida Handžić - 31. ožujka 2022. u iznosu od 80.201,00 kn.</w:t>
      </w:r>
    </w:p>
    <w:p w:rsidRPr="00215A78" w:rsidR="00137563" w:rsidP="003C2A47" w:rsidRDefault="00137563" w14:paraId="0EF3E3D8" w14:textId="77777777">
      <w:pPr>
        <w:jc w:val="both"/>
        <w:rPr>
          <w:rFonts w:ascii="Arial" w:hAnsi="Arial" w:cs="Arial"/>
        </w:rPr>
      </w:pPr>
    </w:p>
    <w:p w:rsidRPr="00EC7072" w:rsidR="00634403" w:rsidP="003C2A47" w:rsidRDefault="00634403" w14:paraId="3D787F34" w14:textId="3A559500">
      <w:pPr>
        <w:jc w:val="both"/>
        <w:rPr>
          <w:rFonts w:ascii="Arial" w:hAnsi="Arial" w:cs="Arial"/>
        </w:rPr>
      </w:pPr>
      <w:r w:rsidRPr="00215A78">
        <w:rPr>
          <w:rFonts w:ascii="Arial" w:hAnsi="Arial" w:cs="Arial"/>
        </w:rPr>
        <w:t xml:space="preserve">S </w:t>
      </w:r>
      <w:r w:rsidRPr="00EC7072">
        <w:rPr>
          <w:rFonts w:ascii="Arial" w:hAnsi="Arial" w:cs="Arial"/>
        </w:rPr>
        <w:t>obzirom na to da su ispunjeni uvjeti za održavanje današnje dražbe nekretnine u vlasništvu stečajnog dužnika upisan</w:t>
      </w:r>
      <w:r w:rsidRPr="00EC7072" w:rsidR="00100767">
        <w:rPr>
          <w:rFonts w:ascii="Arial" w:hAnsi="Arial" w:cs="Arial"/>
        </w:rPr>
        <w:t>e</w:t>
      </w:r>
      <w:r w:rsidRPr="00EC7072">
        <w:rPr>
          <w:rFonts w:ascii="Arial" w:hAnsi="Arial" w:cs="Arial"/>
        </w:rPr>
        <w:t xml:space="preserve"> u zemljišnim knjigama </w:t>
      </w:r>
      <w:r w:rsidRPr="00EC7072" w:rsidR="00735084">
        <w:rPr>
          <w:rFonts w:ascii="Arial" w:hAnsi="Arial" w:cs="Arial"/>
        </w:rPr>
        <w:t xml:space="preserve">Općinskog suda u Novom Zagrebu, </w:t>
      </w:r>
      <w:r w:rsidRPr="00EC7072" w:rsidR="00EC7072">
        <w:rPr>
          <w:rFonts w:ascii="Arial" w:hAnsi="Arial" w:cs="Arial"/>
        </w:rPr>
        <w:t xml:space="preserve">Zemljišnoknjižni odjel Novi Zagreb upisanih u </w:t>
      </w:r>
      <w:r w:rsidRPr="00EC7072" w:rsidR="00EC7072">
        <w:rPr>
          <w:rFonts w:ascii="Arial" w:hAnsi="Arial" w:cs="Arial" w:eastAsiaTheme="minorHAnsi"/>
          <w:lang w:eastAsia="en-US"/>
        </w:rPr>
        <w:t>zk.ul.br. 50180 (E-6) k.o. Blato Novo, koja se sastoji od 1269/10000 dijela k.č.br. Stambena zgrada br. 6 D i dvorište, Karlovačka cesta, površine 583 m2 (Stambena zgrada br. 6 D, Karlovačka cesta, površine 191 m2, dvorište površine 392 m2), ukupno površine 583 m2,  povezano s vlasništvom stana oznake oznake L6 na drugom katu, sadržaja: predprostor 1, dnevni boravak i blagovanje, kuhinja, predprostor 2, kupaonica, soba 1, soba 2, neto korisne površine 67,05 m2 s balkonom neto korisne površine 8,45 m2, ukupne neto korisne površine 75,50 m2 i pripadajućim vanjskim parkirališnim mjestom oznake P6 neto korisne površine 12,00 m2, u planu posebnih dijelova zgrade označeno šrafirano žutom punom linijom</w:t>
      </w:r>
      <w:r w:rsidRPr="00EC7072" w:rsidR="00127577">
        <w:rPr>
          <w:rFonts w:ascii="Arial" w:hAnsi="Arial" w:cs="Arial"/>
        </w:rPr>
        <w:t>,</w:t>
      </w:r>
      <w:r w:rsidRPr="00EC7072" w:rsidR="0012411D">
        <w:rPr>
          <w:rFonts w:ascii="Arial" w:hAnsi="Arial" w:cs="Arial"/>
        </w:rPr>
        <w:t xml:space="preserve"> ista se otvara </w:t>
      </w:r>
      <w:r w:rsidRPr="007D7682" w:rsidR="00514D84">
        <w:rPr>
          <w:rFonts w:ascii="Arial" w:hAnsi="Arial" w:cs="Arial"/>
        </w:rPr>
        <w:t xml:space="preserve">u </w:t>
      </w:r>
      <w:r w:rsidRPr="007D7682" w:rsidR="00735084">
        <w:rPr>
          <w:rFonts w:ascii="Arial" w:hAnsi="Arial" w:cs="Arial"/>
        </w:rPr>
        <w:t>1</w:t>
      </w:r>
      <w:r w:rsidRPr="007D7682" w:rsidR="007D7682">
        <w:rPr>
          <w:rFonts w:ascii="Arial" w:hAnsi="Arial" w:cs="Arial"/>
        </w:rPr>
        <w:t>5:30</w:t>
      </w:r>
      <w:r w:rsidRPr="007D7682">
        <w:rPr>
          <w:rFonts w:ascii="Arial" w:hAnsi="Arial" w:cs="Arial"/>
        </w:rPr>
        <w:t xml:space="preserve"> </w:t>
      </w:r>
      <w:r w:rsidRPr="00EC7072">
        <w:rPr>
          <w:rFonts w:ascii="Arial" w:hAnsi="Arial" w:cs="Arial"/>
        </w:rPr>
        <w:t xml:space="preserve">sati. </w:t>
      </w:r>
    </w:p>
    <w:p w:rsidRPr="00215A78" w:rsidR="00100767" w:rsidP="003C2A47" w:rsidRDefault="00100767" w14:paraId="054094C9" w14:textId="199891C7">
      <w:pPr>
        <w:jc w:val="both"/>
        <w:rPr>
          <w:rFonts w:ascii="Arial" w:hAnsi="Arial" w:cs="Arial"/>
        </w:rPr>
      </w:pPr>
    </w:p>
    <w:p w:rsidRPr="00EC7072" w:rsidR="00D32F7D" w:rsidP="00634403" w:rsidRDefault="00EB46AC" w14:paraId="52B4CE66" w14:textId="0565027B">
      <w:pPr>
        <w:jc w:val="both"/>
        <w:rPr>
          <w:rFonts w:ascii="Arial" w:hAnsi="Arial" w:cs="Arial"/>
        </w:rPr>
      </w:pPr>
      <w:r w:rsidRPr="00215A78">
        <w:rPr>
          <w:rFonts w:ascii="Arial" w:hAnsi="Arial" w:cs="Arial"/>
        </w:rPr>
        <w:lastRenderedPageBreak/>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11</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EC7072">
        <w:rPr>
          <w:rFonts w:ascii="Arial" w:hAnsi="Arial" w:cs="Arial"/>
        </w:rPr>
        <w:t>od</w:t>
      </w:r>
      <w:r w:rsidRPr="00EC7072" w:rsidR="002C1CE6">
        <w:rPr>
          <w:rFonts w:ascii="Arial" w:hAnsi="Arial" w:cs="Arial"/>
        </w:rPr>
        <w:t xml:space="preserve"> </w:t>
      </w:r>
      <w:r w:rsidRPr="00EC7072" w:rsidR="00EC7072">
        <w:rPr>
          <w:rFonts w:ascii="Arial" w:hAnsi="Arial" w:cs="Arial"/>
        </w:rPr>
        <w:t xml:space="preserve">802.005,16 </w:t>
      </w:r>
      <w:r w:rsidRPr="00EC7072" w:rsidR="002C1CE6">
        <w:rPr>
          <w:rFonts w:ascii="Arial" w:hAnsi="Arial" w:cs="Arial"/>
        </w:rPr>
        <w:t>kn.</w:t>
      </w:r>
    </w:p>
    <w:p w:rsidRPr="00EC7072"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44CAFCD5">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1B580F">
        <w:rPr>
          <w:rFonts w:ascii="Arial" w:hAnsi="Arial" w:cs="Arial"/>
        </w:rPr>
        <w:t>88</w:t>
      </w:r>
      <w:r w:rsidR="000D3783">
        <w:rPr>
          <w:rFonts w:ascii="Arial" w:hAnsi="Arial" w:cs="Arial"/>
        </w:rPr>
        <w:t>9</w:t>
      </w:r>
      <w:r w:rsidRPr="00215A78">
        <w:rPr>
          <w:rFonts w:ascii="Arial" w:hAnsi="Arial" w:cs="Arial"/>
        </w:rPr>
        <w:t xml:space="preserve"> od 11. svibnja 2022.</w:t>
      </w:r>
    </w:p>
    <w:p w:rsidRPr="00215A78" w:rsidR="00E10FAE" w:rsidP="00E10FAE" w:rsidRDefault="00E10FAE" w14:paraId="69407BB8" w14:textId="77777777">
      <w:pPr>
        <w:ind w:firstLine="708"/>
        <w:jc w:val="both"/>
        <w:rPr>
          <w:rFonts w:ascii="Arial" w:hAnsi="Arial" w:cs="Arial"/>
          <w:color w:val="FF0000"/>
        </w:rPr>
      </w:pPr>
    </w:p>
    <w:p w:rsidRPr="005149BD" w:rsidR="00B11C14" w:rsidP="00171557" w:rsidRDefault="00B11C14" w14:paraId="2943001E" w14:textId="2211D5F5">
      <w:pPr>
        <w:tabs>
          <w:tab w:val="left" w:pos="1340"/>
        </w:tabs>
        <w:jc w:val="both"/>
        <w:outlineLvl w:val="0"/>
        <w:rPr>
          <w:rFonts w:ascii="Arial" w:hAnsi="Arial" w:cs="Arial"/>
        </w:rPr>
      </w:pPr>
      <w:r w:rsidRPr="005149BD">
        <w:rPr>
          <w:rFonts w:ascii="Arial" w:hAnsi="Arial" w:cs="Arial"/>
        </w:rPr>
        <w:t xml:space="preserve">Kao pravilo se određuje da razlika između posljednje istaknute i sljedeće ponuđene cijene iznosi najmanje </w:t>
      </w:r>
      <w:r w:rsidRPr="005149BD" w:rsidR="005149BD">
        <w:rPr>
          <w:rFonts w:ascii="Arial" w:hAnsi="Arial" w:cs="Arial"/>
        </w:rPr>
        <w:t>20</w:t>
      </w:r>
      <w:r w:rsidRPr="005149BD">
        <w:rPr>
          <w:rFonts w:ascii="Arial" w:hAnsi="Arial" w:cs="Arial"/>
        </w:rPr>
        <w:t>.000,00 kn.</w:t>
      </w:r>
    </w:p>
    <w:p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10BD0335">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iznos </w:t>
      </w:r>
      <w:r w:rsidRPr="005149BD">
        <w:rPr>
          <w:rFonts w:ascii="Arial" w:hAnsi="Arial" w:cs="Arial"/>
        </w:rPr>
        <w:t xml:space="preserve">od </w:t>
      </w:r>
      <w:r w:rsidRPr="005149BD" w:rsidR="005149BD">
        <w:rPr>
          <w:rFonts w:ascii="Arial" w:hAnsi="Arial" w:cs="Arial"/>
        </w:rPr>
        <w:t>20</w:t>
      </w:r>
      <w:r w:rsidRPr="005149BD">
        <w:rPr>
          <w:rFonts w:ascii="Arial" w:hAnsi="Arial" w:cs="Arial"/>
        </w:rPr>
        <w:t>.000,00 kn u</w:t>
      </w:r>
      <w:r w:rsidRPr="00215A78">
        <w:rPr>
          <w:rFonts w:ascii="Arial" w:hAnsi="Arial" w:cs="Arial"/>
        </w:rPr>
        <w:t xml:space="preserve"> odnosu na prethodnu ponudu. </w:t>
      </w:r>
    </w:p>
    <w:p w:rsidRPr="00215A78" w:rsidR="00A918CD" w:rsidP="00514D84" w:rsidRDefault="00A918CD" w14:paraId="5D6102ED" w14:textId="77777777">
      <w:pPr>
        <w:jc w:val="both"/>
        <w:rPr>
          <w:rFonts w:ascii="Arial" w:hAnsi="Arial" w:cs="Arial"/>
        </w:rPr>
      </w:pPr>
    </w:p>
    <w:p w:rsidR="005149BD" w:rsidP="005149BD" w:rsidRDefault="005149BD" w14:paraId="76BD07D4" w14:textId="3858ABAF">
      <w:pPr>
        <w:rPr>
          <w:rFonts w:ascii="Arial" w:hAnsi="Arial" w:cs="Arial"/>
          <w:highlight w:val="yellow"/>
        </w:rPr>
      </w:pPr>
    </w:p>
    <w:p w:rsidRPr="005149BD" w:rsidR="005149BD" w:rsidP="00140734" w:rsidRDefault="005149BD" w14:paraId="46874D65" w14:textId="3F48A7BB">
      <w:pPr>
        <w:jc w:val="both"/>
        <w:rPr>
          <w:rFonts w:ascii="Arial" w:hAnsi="Arial" w:cs="Arial"/>
          <w:highlight w:val="yellow"/>
        </w:rPr>
      </w:pPr>
      <w:r w:rsidRPr="005149BD">
        <w:rPr>
          <w:rFonts w:ascii="Arial" w:hAnsi="Arial" w:cs="Arial"/>
        </w:rPr>
        <w:t>Terra plant d.o.o., Zagreb, Jaruščica 9D, OIB: 82251587474 nudi cijenu u iznosu od</w:t>
      </w:r>
      <w:r>
        <w:rPr>
          <w:rFonts w:ascii="Arial" w:hAnsi="Arial" w:cs="Arial"/>
        </w:rPr>
        <w:t xml:space="preserve"> 82</w:t>
      </w:r>
      <w:r w:rsidRPr="00EC7072">
        <w:rPr>
          <w:rFonts w:ascii="Arial" w:hAnsi="Arial" w:cs="Arial"/>
        </w:rPr>
        <w:t>2.005,16 kn</w:t>
      </w:r>
      <w:r>
        <w:rPr>
          <w:rFonts w:ascii="Arial" w:hAnsi="Arial" w:cs="Arial"/>
        </w:rPr>
        <w:t>.</w:t>
      </w:r>
    </w:p>
    <w:p w:rsidR="005149BD" w:rsidP="00140734" w:rsidRDefault="005149BD" w14:paraId="6F17DECE" w14:textId="4E3C0645">
      <w:pPr>
        <w:jc w:val="both"/>
        <w:rPr>
          <w:rFonts w:ascii="Arial" w:hAnsi="Arial" w:cs="Arial"/>
          <w:highlight w:val="yellow"/>
        </w:rPr>
      </w:pPr>
    </w:p>
    <w:p w:rsidRPr="005149BD" w:rsidR="00596942" w:rsidP="00140734" w:rsidRDefault="00596942" w14:paraId="0E5BCFEC" w14:textId="058D7A8C">
      <w:pPr>
        <w:jc w:val="both"/>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84</w:t>
      </w:r>
      <w:r w:rsidRPr="00EC7072">
        <w:rPr>
          <w:rFonts w:ascii="Arial" w:hAnsi="Arial" w:cs="Arial"/>
        </w:rPr>
        <w:t>2.005,16 kn</w:t>
      </w:r>
      <w:r>
        <w:rPr>
          <w:rFonts w:ascii="Arial" w:hAnsi="Arial" w:cs="Arial"/>
        </w:rPr>
        <w:t>.</w:t>
      </w:r>
    </w:p>
    <w:p w:rsidR="00596942" w:rsidP="00140734" w:rsidRDefault="00596942" w14:paraId="1F31FA07" w14:textId="029CE785">
      <w:pPr>
        <w:jc w:val="both"/>
        <w:rPr>
          <w:rFonts w:ascii="Arial" w:hAnsi="Arial" w:cs="Arial"/>
        </w:rPr>
      </w:pPr>
    </w:p>
    <w:p w:rsidRPr="005149BD" w:rsidR="00596942" w:rsidP="00140734" w:rsidRDefault="00596942" w14:paraId="3A040694" w14:textId="6AED82C5">
      <w:pPr>
        <w:jc w:val="both"/>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86</w:t>
      </w:r>
      <w:r w:rsidRPr="00EC7072">
        <w:rPr>
          <w:rFonts w:ascii="Arial" w:hAnsi="Arial" w:cs="Arial"/>
        </w:rPr>
        <w:t>2.005,16 kn</w:t>
      </w:r>
      <w:r>
        <w:rPr>
          <w:rFonts w:ascii="Arial" w:hAnsi="Arial" w:cs="Arial"/>
        </w:rPr>
        <w:t>.</w:t>
      </w:r>
    </w:p>
    <w:p w:rsidRPr="00596942" w:rsidR="00596942" w:rsidP="00140734" w:rsidRDefault="00596942" w14:paraId="195E8013" w14:textId="77777777">
      <w:pPr>
        <w:jc w:val="both"/>
        <w:rPr>
          <w:rFonts w:ascii="Arial" w:hAnsi="Arial" w:cs="Arial"/>
          <w:highlight w:val="yellow"/>
        </w:rPr>
      </w:pPr>
    </w:p>
    <w:p w:rsidRPr="005149BD" w:rsidR="00596942" w:rsidP="00140734" w:rsidRDefault="00596942" w14:paraId="2D562C35" w14:textId="0625319C">
      <w:pPr>
        <w:jc w:val="both"/>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8</w:t>
      </w:r>
      <w:r w:rsidR="00140734">
        <w:rPr>
          <w:rFonts w:ascii="Arial" w:hAnsi="Arial" w:cs="Arial"/>
        </w:rPr>
        <w:t>8</w:t>
      </w:r>
      <w:r w:rsidRPr="00EC7072">
        <w:rPr>
          <w:rFonts w:ascii="Arial" w:hAnsi="Arial" w:cs="Arial"/>
        </w:rPr>
        <w:t>2.005,16 kn</w:t>
      </w:r>
      <w:r>
        <w:rPr>
          <w:rFonts w:ascii="Arial" w:hAnsi="Arial" w:cs="Arial"/>
        </w:rPr>
        <w:t>.</w:t>
      </w:r>
    </w:p>
    <w:p w:rsidR="00596942" w:rsidP="00140734" w:rsidRDefault="00596942" w14:paraId="586A8273" w14:textId="2CE64B77">
      <w:pPr>
        <w:jc w:val="both"/>
        <w:rPr>
          <w:rFonts w:ascii="Arial" w:hAnsi="Arial" w:cs="Arial"/>
        </w:rPr>
      </w:pPr>
    </w:p>
    <w:p w:rsidRPr="005149BD" w:rsidR="00140734" w:rsidP="00140734" w:rsidRDefault="00140734" w14:paraId="57D21D72" w14:textId="40939E15">
      <w:pPr>
        <w:jc w:val="both"/>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902</w:t>
      </w:r>
      <w:r w:rsidRPr="00EC7072">
        <w:rPr>
          <w:rFonts w:ascii="Arial" w:hAnsi="Arial" w:cs="Arial"/>
        </w:rPr>
        <w:t>.005,16 kn</w:t>
      </w:r>
      <w:r>
        <w:rPr>
          <w:rFonts w:ascii="Arial" w:hAnsi="Arial" w:cs="Arial"/>
        </w:rPr>
        <w:t>.</w:t>
      </w:r>
    </w:p>
    <w:p w:rsidRPr="00215A78" w:rsidR="00140734" w:rsidP="00140734" w:rsidRDefault="00140734" w14:paraId="19E9D3FF" w14:textId="77777777">
      <w:pPr>
        <w:jc w:val="both"/>
        <w:rPr>
          <w:rFonts w:ascii="Arial" w:hAnsi="Arial" w:cs="Arial"/>
        </w:rPr>
      </w:pPr>
    </w:p>
    <w:p w:rsidRPr="005149BD" w:rsidR="00140734" w:rsidP="00140734" w:rsidRDefault="00140734" w14:paraId="15C61B79" w14:textId="20508880">
      <w:pPr>
        <w:jc w:val="both"/>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92</w:t>
      </w:r>
      <w:r w:rsidRPr="00EC7072">
        <w:rPr>
          <w:rFonts w:ascii="Arial" w:hAnsi="Arial" w:cs="Arial"/>
        </w:rPr>
        <w:t>2.005,16 kn</w:t>
      </w:r>
      <w:r>
        <w:rPr>
          <w:rFonts w:ascii="Arial" w:hAnsi="Arial" w:cs="Arial"/>
        </w:rPr>
        <w:t>.</w:t>
      </w:r>
    </w:p>
    <w:p w:rsidR="005149BD" w:rsidP="005149BD" w:rsidRDefault="005149BD" w14:paraId="6FC965B9" w14:textId="65D14A79">
      <w:pPr>
        <w:rPr>
          <w:rFonts w:ascii="Arial" w:hAnsi="Arial" w:cs="Arial"/>
          <w:highlight w:val="yellow"/>
        </w:rPr>
      </w:pPr>
    </w:p>
    <w:p w:rsidRPr="005149BD" w:rsidR="00140734" w:rsidP="00140734" w:rsidRDefault="00140734" w14:paraId="4A7A3D2C" w14:textId="03F93A5B">
      <w:pPr>
        <w:jc w:val="both"/>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942</w:t>
      </w:r>
      <w:r w:rsidRPr="00EC7072">
        <w:rPr>
          <w:rFonts w:ascii="Arial" w:hAnsi="Arial" w:cs="Arial"/>
        </w:rPr>
        <w:t>.005,16 kn</w:t>
      </w:r>
      <w:r>
        <w:rPr>
          <w:rFonts w:ascii="Arial" w:hAnsi="Arial" w:cs="Arial"/>
        </w:rPr>
        <w:t>.</w:t>
      </w:r>
    </w:p>
    <w:p w:rsidR="005149BD" w:rsidP="005149BD" w:rsidRDefault="005149BD" w14:paraId="2922F254" w14:textId="08CB5483">
      <w:pPr>
        <w:rPr>
          <w:rFonts w:ascii="Arial" w:hAnsi="Arial" w:cs="Arial"/>
          <w:highlight w:val="yellow"/>
        </w:rPr>
      </w:pPr>
    </w:p>
    <w:p w:rsidRPr="005149BD" w:rsidR="00491136" w:rsidP="00491136" w:rsidRDefault="00491136" w14:paraId="6A346560" w14:textId="461E0AC8">
      <w:pPr>
        <w:jc w:val="both"/>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96</w:t>
      </w:r>
      <w:r w:rsidRPr="00EC7072">
        <w:rPr>
          <w:rFonts w:ascii="Arial" w:hAnsi="Arial" w:cs="Arial"/>
        </w:rPr>
        <w:t>2.005,16 kn</w:t>
      </w:r>
      <w:r>
        <w:rPr>
          <w:rFonts w:ascii="Arial" w:hAnsi="Arial" w:cs="Arial"/>
        </w:rPr>
        <w:t>.</w:t>
      </w:r>
    </w:p>
    <w:p w:rsidR="005149BD" w:rsidP="005149BD" w:rsidRDefault="005149BD" w14:paraId="7B75ED11" w14:textId="29D40176">
      <w:pPr>
        <w:rPr>
          <w:rFonts w:ascii="Arial" w:hAnsi="Arial" w:cs="Arial"/>
          <w:highlight w:val="yellow"/>
        </w:rPr>
      </w:pPr>
    </w:p>
    <w:p w:rsidRPr="005149BD" w:rsidR="00491136" w:rsidP="00491136" w:rsidRDefault="00491136" w14:paraId="7A773D28" w14:textId="5A551957">
      <w:pPr>
        <w:jc w:val="both"/>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982</w:t>
      </w:r>
      <w:r w:rsidRPr="00EC7072">
        <w:rPr>
          <w:rFonts w:ascii="Arial" w:hAnsi="Arial" w:cs="Arial"/>
        </w:rPr>
        <w:t>.005,16 kn</w:t>
      </w:r>
      <w:r>
        <w:rPr>
          <w:rFonts w:ascii="Arial" w:hAnsi="Arial" w:cs="Arial"/>
        </w:rPr>
        <w:t>.</w:t>
      </w:r>
    </w:p>
    <w:p w:rsidR="005149BD" w:rsidP="005149BD" w:rsidRDefault="005149BD" w14:paraId="4548D12D" w14:textId="67753ECB">
      <w:pPr>
        <w:rPr>
          <w:rFonts w:ascii="Arial" w:hAnsi="Arial" w:cs="Arial"/>
          <w:highlight w:val="yellow"/>
        </w:rPr>
      </w:pPr>
    </w:p>
    <w:p w:rsidRPr="005149BD" w:rsidR="00491136" w:rsidP="00491136" w:rsidRDefault="00491136" w14:paraId="50EF6C9F" w14:textId="5C3DFABA">
      <w:pPr>
        <w:jc w:val="both"/>
        <w:rPr>
          <w:rFonts w:ascii="Arial" w:hAnsi="Arial" w:cs="Arial"/>
          <w:highlight w:val="yellow"/>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1.002</w:t>
      </w:r>
      <w:r w:rsidRPr="00EC7072">
        <w:rPr>
          <w:rFonts w:ascii="Arial" w:hAnsi="Arial" w:cs="Arial"/>
        </w:rPr>
        <w:t>.005,16 kn</w:t>
      </w:r>
      <w:r>
        <w:rPr>
          <w:rFonts w:ascii="Arial" w:hAnsi="Arial" w:cs="Arial"/>
        </w:rPr>
        <w:t>.</w:t>
      </w:r>
    </w:p>
    <w:p w:rsidR="005149BD" w:rsidP="005149BD" w:rsidRDefault="005149BD" w14:paraId="17F6CEE2" w14:textId="588C46F3">
      <w:pPr>
        <w:rPr>
          <w:rFonts w:ascii="Arial" w:hAnsi="Arial" w:cs="Arial"/>
          <w:highlight w:val="yellow"/>
        </w:rPr>
      </w:pPr>
    </w:p>
    <w:p w:rsidRPr="005149BD" w:rsidR="00491136" w:rsidP="00491136" w:rsidRDefault="00491136" w14:paraId="5F610E97" w14:textId="13F69F8C">
      <w:pPr>
        <w:jc w:val="both"/>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1.022</w:t>
      </w:r>
      <w:r w:rsidRPr="00EC7072">
        <w:rPr>
          <w:rFonts w:ascii="Arial" w:hAnsi="Arial" w:cs="Arial"/>
        </w:rPr>
        <w:t>.005,16 kn</w:t>
      </w:r>
      <w:r>
        <w:rPr>
          <w:rFonts w:ascii="Arial" w:hAnsi="Arial" w:cs="Arial"/>
        </w:rPr>
        <w:t>.</w:t>
      </w:r>
    </w:p>
    <w:p w:rsidR="00491136" w:rsidP="005149BD" w:rsidRDefault="00491136" w14:paraId="7471A3CB" w14:textId="77777777">
      <w:pPr>
        <w:rPr>
          <w:rFonts w:ascii="Arial" w:hAnsi="Arial" w:cs="Arial"/>
          <w:highlight w:val="yellow"/>
        </w:rPr>
      </w:pPr>
    </w:p>
    <w:p w:rsidRPr="005149BD" w:rsidR="00491136" w:rsidP="00491136" w:rsidRDefault="00491136" w14:paraId="26B4CEF8" w14:textId="05AF3195">
      <w:pPr>
        <w:jc w:val="both"/>
        <w:rPr>
          <w:rFonts w:ascii="Arial" w:hAnsi="Arial" w:cs="Arial"/>
          <w:highlight w:val="yellow"/>
        </w:rPr>
      </w:pPr>
      <w:r w:rsidRPr="00215A78">
        <w:rPr>
          <w:rFonts w:ascii="Arial" w:hAnsi="Arial" w:cs="Arial"/>
          <w:color w:val="000000"/>
          <w:shd w:val="clear" w:color="auto" w:fill="FFFFFF"/>
        </w:rPr>
        <w:lastRenderedPageBreak/>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w:t>
      </w:r>
      <w:r w:rsidR="00757236">
        <w:rPr>
          <w:rFonts w:ascii="Arial" w:hAnsi="Arial" w:cs="Arial"/>
        </w:rPr>
        <w:t>1.04</w:t>
      </w:r>
      <w:r>
        <w:rPr>
          <w:rFonts w:ascii="Arial" w:hAnsi="Arial" w:cs="Arial"/>
        </w:rPr>
        <w:t>2</w:t>
      </w:r>
      <w:r w:rsidRPr="00EC7072">
        <w:rPr>
          <w:rFonts w:ascii="Arial" w:hAnsi="Arial" w:cs="Arial"/>
        </w:rPr>
        <w:t>.005,16 kn</w:t>
      </w:r>
      <w:r>
        <w:rPr>
          <w:rFonts w:ascii="Arial" w:hAnsi="Arial" w:cs="Arial"/>
        </w:rPr>
        <w:t>.</w:t>
      </w:r>
    </w:p>
    <w:p w:rsidR="005149BD" w:rsidP="005149BD" w:rsidRDefault="005149BD" w14:paraId="002237E6" w14:textId="1C16C337">
      <w:pPr>
        <w:rPr>
          <w:rFonts w:ascii="Arial" w:hAnsi="Arial" w:cs="Arial"/>
          <w:highlight w:val="yellow"/>
        </w:rPr>
      </w:pPr>
    </w:p>
    <w:p w:rsidR="00757236" w:rsidP="005149BD" w:rsidRDefault="00757236" w14:paraId="304BD38C" w14:textId="519F382A">
      <w:pPr>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1.062</w:t>
      </w:r>
      <w:r w:rsidRPr="00EC7072">
        <w:rPr>
          <w:rFonts w:ascii="Arial" w:hAnsi="Arial" w:cs="Arial"/>
        </w:rPr>
        <w:t>.005,16 kn</w:t>
      </w:r>
      <w:r>
        <w:rPr>
          <w:rFonts w:ascii="Arial" w:hAnsi="Arial" w:cs="Arial"/>
        </w:rPr>
        <w:t>.</w:t>
      </w:r>
    </w:p>
    <w:p w:rsidR="00757236" w:rsidP="005149BD" w:rsidRDefault="00757236" w14:paraId="63F8D41A" w14:textId="4FC9EA0C">
      <w:pPr>
        <w:rPr>
          <w:rFonts w:ascii="Arial" w:hAnsi="Arial" w:cs="Arial"/>
          <w:highlight w:val="yellow"/>
        </w:rPr>
      </w:pPr>
    </w:p>
    <w:p w:rsidR="00757236" w:rsidP="00757236" w:rsidRDefault="00757236" w14:paraId="599E0966" w14:textId="2AE295D1">
      <w:pPr>
        <w:jc w:val="both"/>
        <w:rPr>
          <w:rFonts w:ascii="Arial" w:hAnsi="Arial" w:cs="Arial"/>
        </w:rPr>
      </w:pPr>
      <w:r w:rsidRPr="00215A78">
        <w:rPr>
          <w:rFonts w:ascii="Arial" w:hAnsi="Arial" w:cs="Arial"/>
          <w:color w:val="000000"/>
          <w:shd w:val="clear" w:color="auto" w:fill="FFFFFF"/>
        </w:rPr>
        <w:t>ABC GRUPA d.o.o., OIB: 12275261981, Maršala Tita 34, Nedelišće</w:t>
      </w:r>
      <w:r w:rsidRPr="00596942">
        <w:rPr>
          <w:rFonts w:ascii="Arial" w:hAnsi="Arial" w:cs="Arial"/>
        </w:rPr>
        <w:t xml:space="preserve"> </w:t>
      </w:r>
      <w:r w:rsidRPr="005149BD">
        <w:rPr>
          <w:rFonts w:ascii="Arial" w:hAnsi="Arial" w:cs="Arial"/>
        </w:rPr>
        <w:t>nudi cijenu u iznosu od</w:t>
      </w:r>
      <w:r>
        <w:rPr>
          <w:rFonts w:ascii="Arial" w:hAnsi="Arial" w:cs="Arial"/>
        </w:rPr>
        <w:t xml:space="preserve"> 1.082</w:t>
      </w:r>
      <w:r w:rsidRPr="00EC7072">
        <w:rPr>
          <w:rFonts w:ascii="Arial" w:hAnsi="Arial" w:cs="Arial"/>
        </w:rPr>
        <w:t>.005,16 kn</w:t>
      </w:r>
      <w:r>
        <w:rPr>
          <w:rFonts w:ascii="Arial" w:hAnsi="Arial" w:cs="Arial"/>
        </w:rPr>
        <w:t>.</w:t>
      </w:r>
    </w:p>
    <w:p w:rsidR="00757236" w:rsidP="00757236" w:rsidRDefault="00757236" w14:paraId="519A4AF7" w14:textId="785D94E6">
      <w:pPr>
        <w:jc w:val="both"/>
        <w:rPr>
          <w:rFonts w:ascii="Arial" w:hAnsi="Arial" w:cs="Arial"/>
        </w:rPr>
      </w:pPr>
    </w:p>
    <w:p w:rsidR="00757236" w:rsidP="00757236" w:rsidRDefault="00757236" w14:paraId="0CFDD924" w14:textId="573132D1">
      <w:pPr>
        <w:rPr>
          <w:rFonts w:ascii="Arial" w:hAnsi="Arial" w:cs="Arial"/>
          <w:highlight w:val="yellow"/>
        </w:rPr>
      </w:pPr>
      <w:r w:rsidRPr="00596942">
        <w:rPr>
          <w:rFonts w:ascii="Arial" w:hAnsi="Arial" w:cs="Arial"/>
        </w:rPr>
        <w:t xml:space="preserve">Martin Goluža nudi cijenu u iznosu od </w:t>
      </w:r>
      <w:r w:rsidRPr="005149BD">
        <w:rPr>
          <w:rFonts w:ascii="Arial" w:hAnsi="Arial" w:cs="Arial"/>
        </w:rPr>
        <w:t>nudi cijenu u iznosu od</w:t>
      </w:r>
      <w:r>
        <w:rPr>
          <w:rFonts w:ascii="Arial" w:hAnsi="Arial" w:cs="Arial"/>
        </w:rPr>
        <w:t xml:space="preserve"> 1.102</w:t>
      </w:r>
      <w:r w:rsidRPr="00EC7072">
        <w:rPr>
          <w:rFonts w:ascii="Arial" w:hAnsi="Arial" w:cs="Arial"/>
        </w:rPr>
        <w:t>.005,16 kn</w:t>
      </w:r>
      <w:r>
        <w:rPr>
          <w:rFonts w:ascii="Arial" w:hAnsi="Arial" w:cs="Arial"/>
        </w:rPr>
        <w:t>.</w:t>
      </w:r>
    </w:p>
    <w:p w:rsidR="00757236" w:rsidP="00757236" w:rsidRDefault="00757236" w14:paraId="39262D5F" w14:textId="6727DE53">
      <w:pPr>
        <w:jc w:val="both"/>
        <w:rPr>
          <w:rFonts w:ascii="Arial" w:hAnsi="Arial" w:cs="Arial"/>
        </w:rPr>
      </w:pPr>
    </w:p>
    <w:p w:rsidRPr="00757236" w:rsidR="00634403" w:rsidP="00514D84" w:rsidRDefault="00E21D77" w14:paraId="2CB736D2" w14:textId="77777777">
      <w:pPr>
        <w:jc w:val="both"/>
        <w:rPr>
          <w:rFonts w:ascii="Arial" w:hAnsi="Arial" w:cs="Arial"/>
        </w:rPr>
      </w:pPr>
      <w:r w:rsidRPr="00757236">
        <w:rPr>
          <w:rFonts w:ascii="Arial" w:hAnsi="Arial" w:cs="Arial"/>
        </w:rPr>
        <w:t>Na upit suca nazočni ponuditelji navode kako nije potrebno odrediti stanku.</w:t>
      </w:r>
    </w:p>
    <w:p w:rsidRPr="00215A78" w:rsidR="00C57161" w:rsidP="00620611" w:rsidRDefault="00C57161" w14:paraId="5552C3A9" w14:textId="77777777">
      <w:pPr>
        <w:outlineLvl w:val="0"/>
        <w:rPr>
          <w:rFonts w:ascii="Arial" w:hAnsi="Arial" w:cs="Arial"/>
          <w:color w:val="FF0000"/>
        </w:rPr>
      </w:pPr>
    </w:p>
    <w:p w:rsidRPr="00215A78" w:rsidR="00512BEE" w:rsidP="004B5EBE" w:rsidRDefault="00512BEE" w14:paraId="11809640" w14:textId="77777777">
      <w:pPr>
        <w:rPr>
          <w:rFonts w:ascii="Arial" w:hAnsi="Arial" w:cs="Arial"/>
        </w:rPr>
      </w:pPr>
    </w:p>
    <w:p w:rsidRPr="00215A78" w:rsidR="00FC0095" w:rsidP="00621B18" w:rsidRDefault="00757236" w14:paraId="40E83974" w14:textId="531326B8">
      <w:pPr>
        <w:jc w:val="both"/>
        <w:rPr>
          <w:rFonts w:ascii="Arial" w:hAnsi="Arial" w:cs="Arial"/>
        </w:rPr>
      </w:pPr>
      <w:r w:rsidRPr="00596942">
        <w:rPr>
          <w:rFonts w:ascii="Arial" w:hAnsi="Arial" w:cs="Arial"/>
        </w:rPr>
        <w:t xml:space="preserve">Martin </w:t>
      </w:r>
      <w:r w:rsidRPr="00757236">
        <w:rPr>
          <w:rFonts w:ascii="Arial" w:hAnsi="Arial" w:cs="Arial"/>
        </w:rPr>
        <w:t>Goluža</w:t>
      </w:r>
      <w:r w:rsidRPr="00757236" w:rsidR="00D64950">
        <w:rPr>
          <w:rFonts w:ascii="Arial" w:hAnsi="Arial" w:cs="Arial"/>
        </w:rPr>
        <w:t xml:space="preserve">, </w:t>
      </w:r>
      <w:r w:rsidRPr="00757236" w:rsidR="00FC0095">
        <w:rPr>
          <w:rFonts w:ascii="Arial" w:hAnsi="Arial" w:cs="Arial"/>
        </w:rPr>
        <w:t xml:space="preserve">ostaje kod ponuđene cijene od </w:t>
      </w:r>
      <w:r w:rsidRPr="00757236">
        <w:rPr>
          <w:rFonts w:ascii="Arial" w:hAnsi="Arial" w:cs="Arial"/>
        </w:rPr>
        <w:t>1.102.005,16 kn</w:t>
      </w:r>
      <w:r w:rsidRPr="00757236" w:rsidR="00621B18">
        <w:rPr>
          <w:rFonts w:ascii="Arial" w:hAnsi="Arial" w:cs="Arial"/>
        </w:rPr>
        <w:t>.</w:t>
      </w:r>
    </w:p>
    <w:p w:rsidRPr="00215A78" w:rsidR="00B235C0" w:rsidP="00621B18" w:rsidRDefault="00B235C0" w14:paraId="3AE3EC01" w14:textId="54E1ADF7">
      <w:pPr>
        <w:jc w:val="both"/>
        <w:rPr>
          <w:rFonts w:ascii="Arial" w:hAnsi="Arial" w:cs="Arial"/>
        </w:rPr>
      </w:pPr>
    </w:p>
    <w:p w:rsidRPr="00215A78" w:rsidR="00912DC9" w:rsidP="00634403" w:rsidRDefault="00912DC9" w14:paraId="25B15CFC" w14:textId="6E312380">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99149F" w14:paraId="37E9FBAF" w14:textId="714CB7CD">
      <w:pPr>
        <w:jc w:val="center"/>
        <w:outlineLvl w:val="0"/>
        <w:rPr>
          <w:rFonts w:ascii="Arial" w:hAnsi="Arial" w:cs="Arial"/>
        </w:rPr>
      </w:pPr>
      <w:r w:rsidRPr="0099149F">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F373D0" w:rsidRDefault="00686101" w14:paraId="57CE650A" w14:textId="38024C13">
      <w:pPr>
        <w:ind w:firstLine="708"/>
        <w:jc w:val="both"/>
        <w:rPr>
          <w:rFonts w:ascii="Arial" w:hAnsi="Arial" w:cs="Arial"/>
        </w:rPr>
      </w:pPr>
      <w:r w:rsidRPr="00215A78">
        <w:rPr>
          <w:rFonts w:ascii="Arial" w:hAnsi="Arial" w:cs="Arial"/>
        </w:rPr>
        <w:t xml:space="preserve">Utvrđuje se </w:t>
      </w:r>
      <w:r w:rsidRPr="0099149F">
        <w:rPr>
          <w:rFonts w:ascii="Arial" w:hAnsi="Arial" w:cs="Arial"/>
        </w:rPr>
        <w:t xml:space="preserve">da </w:t>
      </w:r>
      <w:r w:rsidRPr="0099149F" w:rsidR="0092098C">
        <w:rPr>
          <w:rFonts w:ascii="Arial" w:hAnsi="Arial" w:cs="Arial"/>
        </w:rPr>
        <w:t xml:space="preserve"> je ponuditelj </w:t>
      </w:r>
      <w:r w:rsidRPr="0099149F" w:rsidR="0099149F">
        <w:rPr>
          <w:rFonts w:ascii="Arial" w:hAnsi="Arial" w:cs="Arial"/>
        </w:rPr>
        <w:t>Martin</w:t>
      </w:r>
      <w:r w:rsidRPr="00596942" w:rsidR="0099149F">
        <w:rPr>
          <w:rFonts w:ascii="Arial" w:hAnsi="Arial" w:cs="Arial"/>
        </w:rPr>
        <w:t xml:space="preserve"> Goluža </w:t>
      </w:r>
      <w:r w:rsidRPr="00792C39" w:rsidR="0092098C">
        <w:rPr>
          <w:rFonts w:ascii="Arial" w:hAnsi="Arial" w:cs="Arial"/>
        </w:rPr>
        <w:t xml:space="preserve">ponudio najveću cijenu  za nekretninu stečajnog dužnika upisanu u </w:t>
      </w:r>
      <w:r w:rsidRPr="00792C39">
        <w:rPr>
          <w:rFonts w:ascii="Arial" w:hAnsi="Arial" w:cs="Arial"/>
        </w:rPr>
        <w:t>nekretnina u v</w:t>
      </w:r>
      <w:r w:rsidRPr="00DD0694">
        <w:rPr>
          <w:rFonts w:ascii="Arial" w:hAnsi="Arial" w:cs="Arial"/>
        </w:rPr>
        <w:t xml:space="preserve">lasništvu stečajnog dužnika upisana u </w:t>
      </w:r>
      <w:r w:rsidRPr="00DD0694" w:rsidR="00AF60D5">
        <w:rPr>
          <w:rFonts w:ascii="Arial" w:hAnsi="Arial" w:cs="Arial"/>
        </w:rPr>
        <w:t xml:space="preserve">zemljišnim knjigama Općinskog suda u Novom Zagrebu, </w:t>
      </w:r>
      <w:r w:rsidRPr="00DD0694" w:rsidR="00DD0694">
        <w:rPr>
          <w:rFonts w:ascii="Arial" w:hAnsi="Arial" w:cs="Arial"/>
        </w:rPr>
        <w:t xml:space="preserve">Zemljišnoknjižni odjel Novi Zagreb upisanih u </w:t>
      </w:r>
      <w:r w:rsidRPr="00DD0694" w:rsidR="00DD0694">
        <w:rPr>
          <w:rFonts w:ascii="Arial" w:hAnsi="Arial" w:cs="Arial" w:eastAsiaTheme="minorHAnsi"/>
          <w:lang w:eastAsia="en-US"/>
        </w:rPr>
        <w:t>zk.ul.br. 50180 (E-6) k.o. Blato Novo, koja se sastoji od 1269/10000 dijela k.č.br. Stambena zgrada br. 6 D i dvorište, Karlovačka cesta, površine 583 m2 (Stambena zgrada br. 6 D, Karlovačka cesta, površine 191 m2, dvorište površine 392 m2), ukupno površine 583 m2,  povezano s vlasništvom stana oznake oznake L6 na drugom katu, sadržaja: predprostor 1, dnevni boravak i blagovanje, kuhinja, predprostor 2, kupaonica, soba 1, soba 2, neto korisne površine 67,05 m2 s balkonom neto korisne površine 8,45 m2, ukupne neto korisne površine 75,50 m2 i pripadajućim vanjskim parkirališnim mjestom oznake P6 neto korisne površine 12,00 m2, u planu posebnih dijelova zgrade označeno šrafirano žutom punom linijom</w:t>
      </w:r>
      <w:r w:rsidRPr="00DD0694" w:rsidR="00F373D0">
        <w:rPr>
          <w:rFonts w:ascii="Arial" w:hAnsi="Arial" w:cs="Arial"/>
        </w:rPr>
        <w:t xml:space="preserve"> te da je ispunio</w:t>
      </w:r>
      <w:r w:rsidRPr="00215A78" w:rsidR="00F373D0">
        <w:rPr>
          <w:rFonts w:ascii="Arial" w:hAnsi="Arial" w:cs="Arial"/>
        </w:rPr>
        <w:t xml:space="preserve"> uvjete da mu se dosudi predmetna nekretnina.</w:t>
      </w:r>
    </w:p>
    <w:p w:rsidRPr="00215A78" w:rsidR="00686101" w:rsidP="00686101" w:rsidRDefault="00686101" w14:paraId="1477BEDA" w14:textId="2407108B">
      <w:pPr>
        <w:jc w:val="both"/>
        <w:rPr>
          <w:rFonts w:ascii="Arial" w:hAnsi="Arial" w:cs="Arial"/>
        </w:rPr>
      </w:pP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lastRenderedPageBreak/>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99149F" w:rsidR="00E70626" w:rsidP="00E70626" w:rsidRDefault="00817CE0" w14:paraId="51E60AE3" w14:textId="3B2B54F1">
      <w:pPr>
        <w:jc w:val="center"/>
        <w:rPr>
          <w:rFonts w:ascii="Arial" w:hAnsi="Arial" w:cs="Arial"/>
        </w:rPr>
      </w:pPr>
      <w:r w:rsidRPr="0099149F">
        <w:rPr>
          <w:rFonts w:ascii="Arial" w:hAnsi="Arial" w:cs="Arial"/>
        </w:rPr>
        <w:t xml:space="preserve">Dovršeno u </w:t>
      </w:r>
      <w:r w:rsidRPr="0099149F" w:rsidR="00621B18">
        <w:rPr>
          <w:rFonts w:ascii="Arial" w:hAnsi="Arial" w:cs="Arial"/>
        </w:rPr>
        <w:t>1</w:t>
      </w:r>
      <w:r w:rsidRPr="0099149F" w:rsidR="0099149F">
        <w:rPr>
          <w:rFonts w:ascii="Arial" w:hAnsi="Arial" w:cs="Arial"/>
        </w:rPr>
        <w:t>5</w:t>
      </w:r>
      <w:r w:rsidRPr="0099149F" w:rsidR="00621B18">
        <w:rPr>
          <w:rFonts w:ascii="Arial" w:hAnsi="Arial" w:cs="Arial"/>
        </w:rPr>
        <w:t>:</w:t>
      </w:r>
      <w:r w:rsidRPr="0099149F" w:rsidR="0099149F">
        <w:rPr>
          <w:rFonts w:ascii="Arial" w:hAnsi="Arial" w:cs="Arial"/>
        </w:rPr>
        <w:t>37</w:t>
      </w:r>
      <w:r w:rsidRPr="0099149F" w:rsidR="00621B18">
        <w:rPr>
          <w:rFonts w:ascii="Arial" w:hAnsi="Arial" w:cs="Arial"/>
        </w:rPr>
        <w:t xml:space="preserve"> </w:t>
      </w:r>
      <w:r w:rsidRPr="0099149F"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6D432E82">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485EFC">
      <w:rPr>
        <w:rFonts w:ascii="Arial" w:hAnsi="Arial" w:cs="Arial"/>
        <w:noProof/>
      </w:rPr>
      <w:t>6</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3478B1">
      <w:rPr>
        <w:rFonts w:ascii="Arial" w:hAnsi="Arial" w:cs="Arial"/>
      </w:rPr>
      <w:t>945</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43C69F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0">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1"/>
  </w:num>
  <w:num w:numId="2">
    <w:abstractNumId w:val="4"/>
  </w:num>
  <w:num w:numId="3">
    <w:abstractNumId w:val="9"/>
  </w:num>
  <w:num w:numId="4">
    <w:abstractNumId w:val="6"/>
  </w:num>
  <w:num w:numId="5">
    <w:abstractNumId w:val="2"/>
  </w:num>
  <w:num w:numId="6">
    <w:abstractNumId w:val="12"/>
  </w:num>
  <w:num w:numId="7">
    <w:abstractNumId w:val="0"/>
  </w:num>
  <w:num w:numId="8">
    <w:abstractNumId w:val="1"/>
  </w:num>
  <w:num w:numId="9">
    <w:abstractNumId w:val="3"/>
  </w:num>
  <w:num w:numId="10">
    <w:abstractNumId w:val="10"/>
  </w:num>
  <w:num w:numId="11">
    <w:abstractNumId w:val="8"/>
  </w:num>
  <w:num w:numId="12">
    <w:abstractNumId w:val="5"/>
  </w:num>
  <w:num w:numId="13">
    <w:abstractNumId w:val="13"/>
  </w:num>
  <w:num w:numId="14">
    <w:abstractNumId w:val="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7105"/>
    <w:rsid w:val="000A2DEC"/>
    <w:rsid w:val="000A4431"/>
    <w:rsid w:val="000C3E63"/>
    <w:rsid w:val="000D378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734"/>
    <w:rsid w:val="00140A26"/>
    <w:rsid w:val="0014741F"/>
    <w:rsid w:val="00147962"/>
    <w:rsid w:val="00153317"/>
    <w:rsid w:val="00157790"/>
    <w:rsid w:val="00160F72"/>
    <w:rsid w:val="00166D1B"/>
    <w:rsid w:val="00171557"/>
    <w:rsid w:val="00172462"/>
    <w:rsid w:val="00172DDE"/>
    <w:rsid w:val="001978F0"/>
    <w:rsid w:val="001A151B"/>
    <w:rsid w:val="001B12A5"/>
    <w:rsid w:val="001B580F"/>
    <w:rsid w:val="001E6CC4"/>
    <w:rsid w:val="001F2308"/>
    <w:rsid w:val="001F4DEF"/>
    <w:rsid w:val="002010FD"/>
    <w:rsid w:val="00215A78"/>
    <w:rsid w:val="00265676"/>
    <w:rsid w:val="00270FB4"/>
    <w:rsid w:val="00273D3E"/>
    <w:rsid w:val="002752EA"/>
    <w:rsid w:val="002950DF"/>
    <w:rsid w:val="002A5F3F"/>
    <w:rsid w:val="002A7AC4"/>
    <w:rsid w:val="002C00E1"/>
    <w:rsid w:val="002C1CE6"/>
    <w:rsid w:val="002C6516"/>
    <w:rsid w:val="002C73E2"/>
    <w:rsid w:val="002E1A0E"/>
    <w:rsid w:val="002E591A"/>
    <w:rsid w:val="002E7B7F"/>
    <w:rsid w:val="002E7EDC"/>
    <w:rsid w:val="002F541D"/>
    <w:rsid w:val="0031461F"/>
    <w:rsid w:val="00314D40"/>
    <w:rsid w:val="00322F2F"/>
    <w:rsid w:val="003250A2"/>
    <w:rsid w:val="00340E42"/>
    <w:rsid w:val="003478B1"/>
    <w:rsid w:val="00351757"/>
    <w:rsid w:val="00351F01"/>
    <w:rsid w:val="00364377"/>
    <w:rsid w:val="00387760"/>
    <w:rsid w:val="003926D6"/>
    <w:rsid w:val="003A2C96"/>
    <w:rsid w:val="003B2211"/>
    <w:rsid w:val="003B38D3"/>
    <w:rsid w:val="003B4007"/>
    <w:rsid w:val="003C2A47"/>
    <w:rsid w:val="003C2F00"/>
    <w:rsid w:val="003C5713"/>
    <w:rsid w:val="003E07EE"/>
    <w:rsid w:val="003E1F51"/>
    <w:rsid w:val="00420547"/>
    <w:rsid w:val="00427C41"/>
    <w:rsid w:val="00434ACE"/>
    <w:rsid w:val="00442544"/>
    <w:rsid w:val="00452772"/>
    <w:rsid w:val="00460079"/>
    <w:rsid w:val="004760F7"/>
    <w:rsid w:val="004846B7"/>
    <w:rsid w:val="00484861"/>
    <w:rsid w:val="00485EFC"/>
    <w:rsid w:val="00491136"/>
    <w:rsid w:val="00496D71"/>
    <w:rsid w:val="004B5EBE"/>
    <w:rsid w:val="004B6313"/>
    <w:rsid w:val="004E5469"/>
    <w:rsid w:val="004E690D"/>
    <w:rsid w:val="004E7512"/>
    <w:rsid w:val="0050498A"/>
    <w:rsid w:val="00512BEE"/>
    <w:rsid w:val="0051372A"/>
    <w:rsid w:val="005149BD"/>
    <w:rsid w:val="00514D84"/>
    <w:rsid w:val="00522426"/>
    <w:rsid w:val="00530FCE"/>
    <w:rsid w:val="00536A12"/>
    <w:rsid w:val="005405AB"/>
    <w:rsid w:val="005437F7"/>
    <w:rsid w:val="0055239B"/>
    <w:rsid w:val="00554224"/>
    <w:rsid w:val="00554268"/>
    <w:rsid w:val="00555271"/>
    <w:rsid w:val="00563E7B"/>
    <w:rsid w:val="00574B61"/>
    <w:rsid w:val="00581CAF"/>
    <w:rsid w:val="00584C65"/>
    <w:rsid w:val="00585756"/>
    <w:rsid w:val="00596942"/>
    <w:rsid w:val="005A7C57"/>
    <w:rsid w:val="005B3B68"/>
    <w:rsid w:val="005B7510"/>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373D2"/>
    <w:rsid w:val="00641437"/>
    <w:rsid w:val="00670BAE"/>
    <w:rsid w:val="00686101"/>
    <w:rsid w:val="00687188"/>
    <w:rsid w:val="00694787"/>
    <w:rsid w:val="006A6B02"/>
    <w:rsid w:val="006B4D0C"/>
    <w:rsid w:val="006B697C"/>
    <w:rsid w:val="006B7E79"/>
    <w:rsid w:val="006D72E3"/>
    <w:rsid w:val="006E07EB"/>
    <w:rsid w:val="006E3687"/>
    <w:rsid w:val="006E464C"/>
    <w:rsid w:val="006F4240"/>
    <w:rsid w:val="006F7EF3"/>
    <w:rsid w:val="00700B84"/>
    <w:rsid w:val="00701075"/>
    <w:rsid w:val="00705415"/>
    <w:rsid w:val="00714CA5"/>
    <w:rsid w:val="00715E7F"/>
    <w:rsid w:val="00721D30"/>
    <w:rsid w:val="00735084"/>
    <w:rsid w:val="00742ADC"/>
    <w:rsid w:val="00742BAA"/>
    <w:rsid w:val="00750C06"/>
    <w:rsid w:val="00757236"/>
    <w:rsid w:val="007638A9"/>
    <w:rsid w:val="00792C39"/>
    <w:rsid w:val="00794E37"/>
    <w:rsid w:val="00794FB0"/>
    <w:rsid w:val="007A6843"/>
    <w:rsid w:val="007B208B"/>
    <w:rsid w:val="007B3F07"/>
    <w:rsid w:val="007B4446"/>
    <w:rsid w:val="007C44A3"/>
    <w:rsid w:val="007C486B"/>
    <w:rsid w:val="007D7682"/>
    <w:rsid w:val="007E39A7"/>
    <w:rsid w:val="00803D10"/>
    <w:rsid w:val="00807A79"/>
    <w:rsid w:val="00816F0E"/>
    <w:rsid w:val="00817BC1"/>
    <w:rsid w:val="00817CE0"/>
    <w:rsid w:val="008208ED"/>
    <w:rsid w:val="0082141A"/>
    <w:rsid w:val="0082480F"/>
    <w:rsid w:val="00827110"/>
    <w:rsid w:val="0084609F"/>
    <w:rsid w:val="00847A6B"/>
    <w:rsid w:val="008641D1"/>
    <w:rsid w:val="008852A7"/>
    <w:rsid w:val="00897DDB"/>
    <w:rsid w:val="008B3364"/>
    <w:rsid w:val="008B707B"/>
    <w:rsid w:val="008C4672"/>
    <w:rsid w:val="008C6E1B"/>
    <w:rsid w:val="008D2726"/>
    <w:rsid w:val="008E6FB3"/>
    <w:rsid w:val="008E7D37"/>
    <w:rsid w:val="009029E8"/>
    <w:rsid w:val="00904EDE"/>
    <w:rsid w:val="00911CC8"/>
    <w:rsid w:val="00912DC9"/>
    <w:rsid w:val="00914C8B"/>
    <w:rsid w:val="0092070B"/>
    <w:rsid w:val="0092098C"/>
    <w:rsid w:val="00927029"/>
    <w:rsid w:val="009320D3"/>
    <w:rsid w:val="0093583C"/>
    <w:rsid w:val="00937279"/>
    <w:rsid w:val="00946A38"/>
    <w:rsid w:val="009619D8"/>
    <w:rsid w:val="009746AC"/>
    <w:rsid w:val="009760C1"/>
    <w:rsid w:val="00977A80"/>
    <w:rsid w:val="00980B10"/>
    <w:rsid w:val="00983745"/>
    <w:rsid w:val="0099149F"/>
    <w:rsid w:val="0099163C"/>
    <w:rsid w:val="009A2831"/>
    <w:rsid w:val="009A4250"/>
    <w:rsid w:val="009B29F6"/>
    <w:rsid w:val="009C5DF9"/>
    <w:rsid w:val="009E10D4"/>
    <w:rsid w:val="009E5829"/>
    <w:rsid w:val="009F2719"/>
    <w:rsid w:val="009F432F"/>
    <w:rsid w:val="009F4BCD"/>
    <w:rsid w:val="009F4DF4"/>
    <w:rsid w:val="00A202B1"/>
    <w:rsid w:val="00A2039F"/>
    <w:rsid w:val="00A22218"/>
    <w:rsid w:val="00A25232"/>
    <w:rsid w:val="00A40E13"/>
    <w:rsid w:val="00A54135"/>
    <w:rsid w:val="00A61769"/>
    <w:rsid w:val="00A6379D"/>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292"/>
    <w:rsid w:val="00B235C0"/>
    <w:rsid w:val="00B25C84"/>
    <w:rsid w:val="00B352FC"/>
    <w:rsid w:val="00B37C4A"/>
    <w:rsid w:val="00B5621A"/>
    <w:rsid w:val="00B639DE"/>
    <w:rsid w:val="00B63CDB"/>
    <w:rsid w:val="00B94099"/>
    <w:rsid w:val="00B9537E"/>
    <w:rsid w:val="00BA32A8"/>
    <w:rsid w:val="00BA4082"/>
    <w:rsid w:val="00BB3A55"/>
    <w:rsid w:val="00BB3FE4"/>
    <w:rsid w:val="00BC2CE6"/>
    <w:rsid w:val="00BD2679"/>
    <w:rsid w:val="00BD2F9B"/>
    <w:rsid w:val="00BD5627"/>
    <w:rsid w:val="00BD6632"/>
    <w:rsid w:val="00BE3D1C"/>
    <w:rsid w:val="00BE4104"/>
    <w:rsid w:val="00C02E70"/>
    <w:rsid w:val="00C57161"/>
    <w:rsid w:val="00C655D9"/>
    <w:rsid w:val="00C90E9D"/>
    <w:rsid w:val="00C91B17"/>
    <w:rsid w:val="00C93484"/>
    <w:rsid w:val="00C97DDC"/>
    <w:rsid w:val="00CA7F87"/>
    <w:rsid w:val="00D06F83"/>
    <w:rsid w:val="00D32F7D"/>
    <w:rsid w:val="00D40179"/>
    <w:rsid w:val="00D401D6"/>
    <w:rsid w:val="00D62000"/>
    <w:rsid w:val="00D64950"/>
    <w:rsid w:val="00D64E87"/>
    <w:rsid w:val="00D7008F"/>
    <w:rsid w:val="00D84513"/>
    <w:rsid w:val="00D926D4"/>
    <w:rsid w:val="00DA1706"/>
    <w:rsid w:val="00DA6167"/>
    <w:rsid w:val="00DD0694"/>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70626"/>
    <w:rsid w:val="00E83469"/>
    <w:rsid w:val="00E9635D"/>
    <w:rsid w:val="00EA0F2F"/>
    <w:rsid w:val="00EA66FD"/>
    <w:rsid w:val="00EB46AC"/>
    <w:rsid w:val="00EB77B7"/>
    <w:rsid w:val="00EC38AF"/>
    <w:rsid w:val="00EC6812"/>
    <w:rsid w:val="00EC7072"/>
    <w:rsid w:val="00ED3924"/>
    <w:rsid w:val="00EE2EC9"/>
    <w:rsid w:val="00F019AA"/>
    <w:rsid w:val="00F3042B"/>
    <w:rsid w:val="00F3370C"/>
    <w:rsid w:val="00F373D0"/>
    <w:rsid w:val="00F40DEC"/>
    <w:rsid w:val="00F421CF"/>
    <w:rsid w:val="00F65066"/>
    <w:rsid w:val="00F82F96"/>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15:22</izvorni_sadrzaj>
    <derivirana_varijabla naziv="DomainObject.StvarniPocetakVrijeme_1">15:22</derivirana_varijabla>
  </DomainObject.StvarniPocetakVrijeme>
  <DomainObject.StvarniZavrsetakVrijeme>
    <izvorni_sadrzaj>15:37</izvorni_sadrzaj>
    <derivirana_varijabla naziv="DomainObject.StvarniZavrsetakVrijeme_1">15:37</derivirana_varijabla>
  </DomainObject.StvarniZavrsetakVrijeme>
  <DomainObject.PlaniraniZavrsetakVrijeme>
    <izvorni_sadrzaj>15:30</izvorni_sadrzaj>
    <derivirana_varijabla naziv="DomainObject.PlaniraniZavrsetakVrijeme_1">15:30</derivirana_varijabla>
  </DomainObject.PlaniraniZavrsetakVrijeme>
  <DomainObject.PlaniraniPocetakVrijeme>
    <izvorni_sadrzaj>15:10</izvorni_sadrzaj>
    <derivirana_varijabla naziv="DomainObject.PlaniraniPocetakVrijeme_1">15:10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St-352/2010-945</izvorni_sadrzaj>
    <derivirana_varijabla naziv="DomainObject.Zapisnik.Oznaka_1">St-352/2010-945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St-352/2010-945</izvorni_sadrzaj>
    <derivirana_varijabla naziv="DomainObject.PoslovniBrojDokumenta_1">St-352/2010-945</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0E357-D9F9-4894-A93C-D60834FB65E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1606</properties:Words>
  <properties:Characters>8639</properties:Characters>
  <properties:Lines>252</properties:Lines>
  <properties:Paragraphs>84</properties:Paragraphs>
  <properties:TotalTime>214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10277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2022-09-16T07:30:00Z</dcterms:modified>
  <cp:revision>19</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St-352/2010-945 / Zapisnik - Ročište za dražbu (4. Zapisnik - 1. javna dražba -L6-2. kat-zkul 50180-blato novo.docx)</vt:lpwstr>
  </prop:property>
  <prop:property fmtid="{D5CDD505-2E9C-101B-9397-08002B2CF9AE}" pid="4" name="CC_coloring">
    <vt:bool>false</vt:bool>
  </prop:property>
  <prop:property fmtid="{D5CDD505-2E9C-101B-9397-08002B2CF9AE}" pid="5" name="BrojStranica">
    <vt:i4>6</vt:i4>
  </prop:property>
</prop:Properties>
</file>